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67" w:type="dxa"/>
        <w:tblLook w:val="04A0" w:firstRow="1" w:lastRow="0" w:firstColumn="1" w:lastColumn="0" w:noHBand="0" w:noVBand="1"/>
      </w:tblPr>
      <w:tblGrid>
        <w:gridCol w:w="3088"/>
        <w:gridCol w:w="2582"/>
        <w:gridCol w:w="3597"/>
      </w:tblGrid>
      <w:tr w:rsidR="00A136E8" w:rsidRPr="00A136E8" w14:paraId="7CA107A1" w14:textId="77777777" w:rsidTr="00453C92">
        <w:trPr>
          <w:trHeight w:hRule="exact" w:val="946"/>
        </w:trPr>
        <w:tc>
          <w:tcPr>
            <w:tcW w:w="3088"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582"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597"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453C92">
        <w:trPr>
          <w:trHeight w:hRule="exact" w:val="117"/>
        </w:trPr>
        <w:tc>
          <w:tcPr>
            <w:tcW w:w="3088"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582"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3597"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453C92">
        <w:trPr>
          <w:trHeight w:val="1256"/>
        </w:trPr>
        <w:tc>
          <w:tcPr>
            <w:tcW w:w="5670"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3597" w:type="dxa"/>
            <w:shd w:val="clear" w:color="auto" w:fill="auto"/>
            <w:tcMar>
              <w:left w:w="0" w:type="dxa"/>
            </w:tcMar>
          </w:tcPr>
          <w:p w14:paraId="179C61E0" w14:textId="54C80AFC"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130233">
              <w:rPr>
                <w:rFonts w:ascii="Calibri" w:eastAsia="Calibri" w:hAnsi="Calibri" w:cs="Times New Roman"/>
                <w:noProof/>
                <w:sz w:val="22"/>
                <w:szCs w:val="22"/>
                <w:lang w:eastAsia="en-US"/>
              </w:rPr>
              <w:t>96</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bookmarkEnd w:id="1"/>
    </w:p>
    <w:bookmarkEnd w:id="2"/>
    <w:p w14:paraId="2A97F113" w14:textId="77777777" w:rsidR="00C43081" w:rsidRPr="003A1E83" w:rsidRDefault="00C43081" w:rsidP="00C43081">
      <w:pPr>
        <w:jc w:val="both"/>
        <w:rPr>
          <w:rFonts w:asciiTheme="minorHAnsi" w:hAnsiTheme="minorHAnsi"/>
          <w:sz w:val="22"/>
          <w:szCs w:val="22"/>
        </w:rPr>
      </w:pPr>
    </w:p>
    <w:p w14:paraId="22083135" w14:textId="38033782" w:rsidR="00C43081" w:rsidRPr="003A1E83"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3A1E83">
        <w:rPr>
          <w:rFonts w:ascii="Calibri" w:eastAsia="Calibri" w:hAnsi="Calibri" w:cs="Times New Roman"/>
          <w:sz w:val="22"/>
          <w:szCs w:val="22"/>
          <w:lang w:eastAsia="en-US"/>
        </w:rPr>
        <w:t xml:space="preserve">Številka: </w:t>
      </w:r>
      <w:r w:rsidR="006C0249" w:rsidRPr="00BB128C">
        <w:rPr>
          <w:rFonts w:asciiTheme="minorHAnsi" w:eastAsia="Arial Unicode MS" w:hAnsiTheme="minorHAnsi"/>
          <w:kern w:val="1"/>
          <w:sz w:val="22"/>
          <w:szCs w:val="22"/>
        </w:rPr>
        <w:t>430-63/2023</w:t>
      </w:r>
      <w:r w:rsidR="006C0249" w:rsidRPr="00A74FA0">
        <w:rPr>
          <w:rFonts w:asciiTheme="minorHAnsi" w:eastAsia="Arial Unicode MS" w:hAnsiTheme="minorHAnsi"/>
          <w:kern w:val="1"/>
          <w:sz w:val="22"/>
          <w:szCs w:val="22"/>
        </w:rPr>
        <w:t>-DI/</w:t>
      </w:r>
      <w:r w:rsidR="00A74FA0" w:rsidRPr="00A74FA0">
        <w:rPr>
          <w:rFonts w:asciiTheme="minorHAnsi" w:eastAsia="Arial Unicode MS" w:hAnsiTheme="minorHAnsi"/>
          <w:kern w:val="1"/>
          <w:sz w:val="22"/>
          <w:szCs w:val="22"/>
        </w:rPr>
        <w:t>19</w:t>
      </w:r>
    </w:p>
    <w:p w14:paraId="2F5486C9" w14:textId="1FEFBDCA" w:rsidR="00C43081" w:rsidRPr="001A1786"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B6CD1">
        <w:rPr>
          <w:rFonts w:ascii="Calibri" w:eastAsia="Calibri" w:hAnsi="Calibri" w:cs="Times New Roman"/>
          <w:sz w:val="22"/>
          <w:szCs w:val="22"/>
          <w:lang w:eastAsia="en-US"/>
        </w:rPr>
        <w:t>Datum:</w:t>
      </w:r>
      <w:r w:rsidR="00A74FA0">
        <w:rPr>
          <w:rFonts w:ascii="Calibri" w:eastAsia="Calibri" w:hAnsi="Calibri" w:cs="Times New Roman"/>
          <w:sz w:val="22"/>
          <w:szCs w:val="22"/>
          <w:lang w:eastAsia="en-US"/>
        </w:rPr>
        <w:t xml:space="preserve"> 27.</w:t>
      </w:r>
      <w:r w:rsidR="00453C92">
        <w:rPr>
          <w:rFonts w:ascii="Calibri" w:eastAsia="Calibri" w:hAnsi="Calibri" w:cs="Times New Roman"/>
          <w:sz w:val="22"/>
          <w:szCs w:val="22"/>
          <w:lang w:eastAsia="en-US"/>
        </w:rPr>
        <w:t xml:space="preserve"> 11. 2023</w:t>
      </w:r>
    </w:p>
    <w:p w14:paraId="75F580BB" w14:textId="19BF426B" w:rsidR="00090431" w:rsidRDefault="00090431" w:rsidP="00090431">
      <w:pPr>
        <w:jc w:val="both"/>
        <w:rPr>
          <w:rFonts w:asciiTheme="minorHAnsi" w:hAnsiTheme="minorHAnsi"/>
          <w:sz w:val="22"/>
          <w:szCs w:val="22"/>
        </w:rPr>
      </w:pPr>
    </w:p>
    <w:p w14:paraId="5963CA80" w14:textId="77777777" w:rsidR="00813883" w:rsidRPr="00A136E8" w:rsidRDefault="00813883" w:rsidP="00090431">
      <w:pPr>
        <w:jc w:val="both"/>
        <w:rPr>
          <w:rFonts w:asciiTheme="minorHAnsi" w:hAnsiTheme="minorHAnsi"/>
          <w:sz w:val="22"/>
          <w:szCs w:val="22"/>
        </w:rPr>
      </w:pPr>
    </w:p>
    <w:p w14:paraId="665869A9"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68DA6F9A" w14:textId="068B449C" w:rsidR="0009043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v postopku</w:t>
      </w:r>
      <w:r w:rsidR="001219BA">
        <w:rPr>
          <w:rFonts w:asciiTheme="minorHAnsi" w:hAnsiTheme="minorHAnsi"/>
          <w:b/>
          <w:color w:val="00B050"/>
          <w:sz w:val="28"/>
          <w:szCs w:val="28"/>
        </w:rPr>
        <w:t xml:space="preserve"> </w:t>
      </w:r>
      <w:r w:rsidR="00813883">
        <w:rPr>
          <w:rFonts w:asciiTheme="minorHAnsi" w:hAnsiTheme="minorHAnsi"/>
          <w:b/>
          <w:color w:val="00B050"/>
          <w:sz w:val="28"/>
          <w:szCs w:val="28"/>
        </w:rPr>
        <w:t xml:space="preserve">javnega </w:t>
      </w:r>
      <w:r w:rsidR="00090431" w:rsidRPr="00A136E8">
        <w:rPr>
          <w:rFonts w:asciiTheme="minorHAnsi" w:hAnsiTheme="minorHAnsi"/>
          <w:b/>
          <w:color w:val="00B050"/>
          <w:sz w:val="28"/>
          <w:szCs w:val="28"/>
        </w:rPr>
        <w:t>naročil</w:t>
      </w:r>
      <w:r w:rsidRPr="00A136E8">
        <w:rPr>
          <w:rFonts w:asciiTheme="minorHAnsi" w:hAnsiTheme="minorHAnsi"/>
          <w:b/>
          <w:color w:val="00B050"/>
          <w:sz w:val="28"/>
          <w:szCs w:val="28"/>
        </w:rPr>
        <w:t>a</w:t>
      </w:r>
      <w:r w:rsidR="00090431" w:rsidRPr="00A136E8">
        <w:rPr>
          <w:rFonts w:asciiTheme="minorHAnsi" w:hAnsiTheme="minorHAnsi"/>
          <w:b/>
          <w:color w:val="00B050"/>
          <w:sz w:val="28"/>
          <w:szCs w:val="28"/>
        </w:rPr>
        <w:t xml:space="preserve"> </w:t>
      </w:r>
      <w:r w:rsidR="00453C92">
        <w:rPr>
          <w:rFonts w:asciiTheme="minorHAnsi" w:hAnsiTheme="minorHAnsi"/>
          <w:b/>
          <w:color w:val="00B050"/>
          <w:sz w:val="28"/>
          <w:szCs w:val="28"/>
        </w:rPr>
        <w:t>z oznako</w:t>
      </w:r>
    </w:p>
    <w:p w14:paraId="6267B380" w14:textId="668B68A1" w:rsidR="00E124EA" w:rsidRDefault="00E124EA"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151024622"/>
      <w:r w:rsidRPr="00E124EA">
        <w:rPr>
          <w:rFonts w:asciiTheme="minorHAnsi" w:hAnsiTheme="minorHAnsi"/>
          <w:b/>
          <w:color w:val="00B050"/>
          <w:sz w:val="28"/>
          <w:szCs w:val="28"/>
        </w:rPr>
        <w:t>OIJN-SKU-ZDR-23-051/23-S</w:t>
      </w:r>
    </w:p>
    <w:bookmarkEnd w:id="3"/>
    <w:p w14:paraId="3A8B8F20" w14:textId="77777777" w:rsidR="00090431" w:rsidRPr="00A136E8" w:rsidRDefault="00090431" w:rsidP="00090431">
      <w:pPr>
        <w:jc w:val="both"/>
        <w:rPr>
          <w:rFonts w:asciiTheme="minorHAnsi" w:hAnsiTheme="minorHAnsi"/>
          <w:sz w:val="22"/>
          <w:szCs w:val="22"/>
        </w:rPr>
      </w:pPr>
    </w:p>
    <w:p w14:paraId="16FE8642" w14:textId="77777777" w:rsidR="00090431" w:rsidRPr="00A136E8" w:rsidRDefault="00090431" w:rsidP="00090431">
      <w:pPr>
        <w:jc w:val="both"/>
        <w:rPr>
          <w:rFonts w:asciiTheme="minorHAnsi" w:hAnsiTheme="minorHAnsi"/>
          <w:sz w:val="22"/>
          <w:szCs w:val="22"/>
        </w:rPr>
      </w:pPr>
    </w:p>
    <w:p w14:paraId="3D715E54" w14:textId="77777777"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NAROČNIK:</w:t>
      </w:r>
      <w:r w:rsidR="00A136E8">
        <w:rPr>
          <w:rFonts w:asciiTheme="minorHAnsi" w:hAnsiTheme="minorHAnsi"/>
          <w:sz w:val="22"/>
          <w:szCs w:val="22"/>
        </w:rPr>
        <w:tab/>
      </w:r>
      <w:r w:rsidR="00A136E8">
        <w:rPr>
          <w:rFonts w:asciiTheme="minorHAnsi" w:hAnsiTheme="minorHAnsi"/>
          <w:sz w:val="22"/>
          <w:szCs w:val="22"/>
        </w:rPr>
        <w:tab/>
      </w:r>
      <w:r w:rsidR="00A136E8">
        <w:rPr>
          <w:rFonts w:asciiTheme="minorHAnsi" w:hAnsiTheme="minorHAnsi"/>
          <w:sz w:val="22"/>
          <w:szCs w:val="22"/>
        </w:rPr>
        <w:tab/>
      </w:r>
      <w:r w:rsidRPr="00A136E8">
        <w:rPr>
          <w:rFonts w:asciiTheme="minorHAnsi" w:hAnsiTheme="minorHAnsi"/>
          <w:sz w:val="22"/>
          <w:szCs w:val="22"/>
        </w:rPr>
        <w:t>Zavod za zdravstveno zavarovanje Slovenije</w:t>
      </w:r>
    </w:p>
    <w:p w14:paraId="413C99E0" w14:textId="4F01D615"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 xml:space="preserve">Miklošičeva </w:t>
      </w:r>
      <w:r w:rsidR="009A278F">
        <w:rPr>
          <w:rFonts w:asciiTheme="minorHAnsi" w:hAnsiTheme="minorHAnsi"/>
          <w:sz w:val="22"/>
          <w:szCs w:val="22"/>
        </w:rPr>
        <w:t xml:space="preserve">cesta </w:t>
      </w:r>
      <w:r w:rsidR="00090431" w:rsidRPr="00A136E8">
        <w:rPr>
          <w:rFonts w:asciiTheme="minorHAnsi" w:hAnsiTheme="minorHAnsi"/>
          <w:sz w:val="22"/>
          <w:szCs w:val="22"/>
        </w:rPr>
        <w:t>24</w:t>
      </w:r>
    </w:p>
    <w:p w14:paraId="4CE80CA7" w14:textId="1A4DE2B9" w:rsidR="00090431"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1</w:t>
      </w:r>
      <w:r w:rsidR="00882759">
        <w:rPr>
          <w:rFonts w:asciiTheme="minorHAnsi" w:hAnsiTheme="minorHAnsi"/>
          <w:sz w:val="22"/>
          <w:szCs w:val="22"/>
        </w:rPr>
        <w:t>000</w:t>
      </w:r>
      <w:r w:rsidR="00090431" w:rsidRPr="00A136E8">
        <w:rPr>
          <w:rFonts w:asciiTheme="minorHAnsi" w:hAnsiTheme="minorHAnsi"/>
          <w:sz w:val="22"/>
          <w:szCs w:val="22"/>
        </w:rPr>
        <w:t xml:space="preserve"> Ljubljana</w:t>
      </w:r>
    </w:p>
    <w:p w14:paraId="38FFA28F" w14:textId="6D7DD724" w:rsidR="00453C92" w:rsidRPr="00A136E8" w:rsidRDefault="00453C92"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 tudi kot: »ZZZS«)</w:t>
      </w:r>
    </w:p>
    <w:p w14:paraId="7D3A3A2E" w14:textId="77777777" w:rsidR="00090431" w:rsidRPr="00A136E8" w:rsidRDefault="00090431" w:rsidP="00090431">
      <w:pPr>
        <w:jc w:val="both"/>
        <w:rPr>
          <w:rFonts w:asciiTheme="minorHAnsi" w:hAnsiTheme="minorHAnsi"/>
          <w:sz w:val="22"/>
          <w:szCs w:val="22"/>
        </w:rPr>
      </w:pPr>
    </w:p>
    <w:p w14:paraId="3DD6FCE8" w14:textId="0AB34CEA" w:rsidR="00090431" w:rsidRPr="00A136E8" w:rsidRDefault="00090431" w:rsidP="008A2C7E">
      <w:pPr>
        <w:ind w:left="2880" w:hanging="2880"/>
        <w:jc w:val="both"/>
        <w:rPr>
          <w:rFonts w:asciiTheme="minorHAnsi" w:hAnsiTheme="minorHAnsi"/>
          <w:sz w:val="22"/>
          <w:szCs w:val="22"/>
        </w:rPr>
      </w:pPr>
      <w:r w:rsidRPr="00A136E8">
        <w:rPr>
          <w:rFonts w:asciiTheme="minorHAnsi" w:hAnsiTheme="minorHAnsi"/>
          <w:b/>
          <w:i/>
          <w:color w:val="00B050"/>
          <w:sz w:val="22"/>
          <w:szCs w:val="22"/>
          <w:u w:val="single"/>
        </w:rPr>
        <w:t xml:space="preserve">VRSTA </w:t>
      </w:r>
      <w:r w:rsidR="00A136E8">
        <w:rPr>
          <w:rFonts w:asciiTheme="minorHAnsi" w:hAnsiTheme="minorHAnsi"/>
          <w:b/>
          <w:i/>
          <w:color w:val="00B050"/>
          <w:sz w:val="22"/>
          <w:szCs w:val="22"/>
          <w:u w:val="single"/>
        </w:rPr>
        <w:t>POSTOPKA</w:t>
      </w:r>
      <w:r w:rsidRPr="00A136E8">
        <w:rPr>
          <w:rFonts w:asciiTheme="minorHAnsi" w:hAnsiTheme="minorHAnsi"/>
          <w:b/>
          <w:i/>
          <w:color w:val="00B050"/>
          <w:sz w:val="22"/>
          <w:szCs w:val="22"/>
          <w:u w:val="single"/>
        </w:rPr>
        <w:t>:</w:t>
      </w:r>
      <w:r w:rsidRPr="00A136E8">
        <w:rPr>
          <w:rFonts w:asciiTheme="minorHAnsi" w:hAnsiTheme="minorHAnsi"/>
          <w:color w:val="00B050"/>
          <w:sz w:val="22"/>
          <w:szCs w:val="22"/>
        </w:rPr>
        <w:tab/>
      </w:r>
      <w:r w:rsidR="008A2C7E" w:rsidRPr="00E4188D">
        <w:rPr>
          <w:rFonts w:ascii="Calibri" w:hAnsi="Calibri" w:cs="Calibri"/>
          <w:sz w:val="22"/>
          <w:szCs w:val="22"/>
        </w:rPr>
        <w:t xml:space="preserve">Postopek za oddajo socialnih in drugih posebnih storitev po 4. poglavju ZJN-3  </w:t>
      </w:r>
    </w:p>
    <w:p w14:paraId="7BB13668" w14:textId="77777777" w:rsidR="00090431" w:rsidRPr="00A136E8" w:rsidRDefault="00090431" w:rsidP="00090431">
      <w:pPr>
        <w:jc w:val="both"/>
        <w:rPr>
          <w:rFonts w:asciiTheme="minorHAnsi" w:hAnsiTheme="minorHAnsi"/>
          <w:sz w:val="22"/>
          <w:szCs w:val="22"/>
        </w:rPr>
      </w:pPr>
    </w:p>
    <w:p w14:paraId="588123B9" w14:textId="77777777" w:rsidR="00090431" w:rsidRPr="00A136E8" w:rsidRDefault="00090431" w:rsidP="00090431">
      <w:pPr>
        <w:jc w:val="both"/>
        <w:rPr>
          <w:rFonts w:asciiTheme="minorHAnsi" w:hAnsiTheme="minorHAnsi"/>
          <w:sz w:val="22"/>
          <w:szCs w:val="22"/>
        </w:rPr>
      </w:pPr>
    </w:p>
    <w:p w14:paraId="0F66535C" w14:textId="77777777" w:rsidR="00D51369" w:rsidRDefault="005E54D9" w:rsidP="006C6259">
      <w:pPr>
        <w:jc w:val="both"/>
        <w:rPr>
          <w:rFonts w:asciiTheme="minorHAnsi" w:hAnsiTheme="minorHAnsi"/>
          <w:sz w:val="22"/>
          <w:szCs w:val="22"/>
        </w:rPr>
      </w:pPr>
      <w:r w:rsidRPr="00A136E8">
        <w:rPr>
          <w:rFonts w:asciiTheme="minorHAnsi" w:hAnsiTheme="minorHAnsi"/>
          <w:b/>
          <w:i/>
          <w:color w:val="00B050"/>
          <w:sz w:val="22"/>
          <w:szCs w:val="22"/>
          <w:u w:val="single"/>
        </w:rPr>
        <w:t>PRAVNA PODLAGA</w:t>
      </w:r>
      <w:r w:rsidR="00090431" w:rsidRPr="00A136E8">
        <w:rPr>
          <w:rFonts w:asciiTheme="minorHAnsi" w:hAnsiTheme="minorHAnsi"/>
          <w:b/>
          <w:i/>
          <w:color w:val="00B050"/>
          <w:sz w:val="22"/>
          <w:szCs w:val="22"/>
          <w:u w:val="single"/>
        </w:rPr>
        <w:t>:</w:t>
      </w:r>
      <w:r w:rsidR="00910E61" w:rsidRPr="00A136E8">
        <w:rPr>
          <w:rFonts w:asciiTheme="minorHAnsi" w:hAnsiTheme="minorHAnsi"/>
          <w:sz w:val="22"/>
          <w:szCs w:val="22"/>
        </w:rPr>
        <w:tab/>
      </w:r>
      <w:r w:rsidR="00910E61" w:rsidRPr="00A136E8">
        <w:rPr>
          <w:rFonts w:asciiTheme="minorHAnsi" w:hAnsiTheme="minorHAnsi"/>
          <w:sz w:val="22"/>
          <w:szCs w:val="22"/>
        </w:rPr>
        <w:tab/>
      </w:r>
      <w:r w:rsidR="00D51369" w:rsidRPr="00E4188D">
        <w:rPr>
          <w:rFonts w:ascii="Calibri" w:hAnsi="Calibri" w:cs="Calibri"/>
          <w:sz w:val="22"/>
          <w:szCs w:val="22"/>
        </w:rPr>
        <w:t>97. in 98. člen ZJN-3</w:t>
      </w:r>
      <w:r w:rsidR="00090431" w:rsidRPr="00A136E8">
        <w:rPr>
          <w:rFonts w:asciiTheme="minorHAnsi" w:hAnsiTheme="minorHAnsi"/>
          <w:sz w:val="22"/>
          <w:szCs w:val="22"/>
        </w:rPr>
        <w:tab/>
      </w:r>
    </w:p>
    <w:p w14:paraId="60C8D2D7" w14:textId="090B3E6B" w:rsidR="006C6259" w:rsidRDefault="00090431" w:rsidP="006C6259">
      <w:pPr>
        <w:jc w:val="both"/>
        <w:rPr>
          <w:rFonts w:asciiTheme="minorHAnsi" w:hAnsiTheme="minorHAnsi"/>
          <w:b/>
          <w:i/>
          <w:color w:val="0000FF"/>
          <w:sz w:val="22"/>
          <w:szCs w:val="22"/>
          <w:u w:val="single"/>
        </w:rPr>
      </w:pP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p>
    <w:p w14:paraId="16886159" w14:textId="77777777" w:rsidR="00D51369" w:rsidRDefault="00D51369" w:rsidP="00090431">
      <w:pPr>
        <w:jc w:val="both"/>
        <w:rPr>
          <w:rFonts w:asciiTheme="minorHAnsi" w:hAnsiTheme="minorHAnsi"/>
          <w:b/>
          <w:i/>
          <w:color w:val="0000FF"/>
          <w:sz w:val="22"/>
          <w:szCs w:val="22"/>
          <w:u w:val="single"/>
        </w:rPr>
      </w:pPr>
    </w:p>
    <w:p w14:paraId="6381F495" w14:textId="531638A8"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OZNAKA </w:t>
      </w:r>
      <w:r w:rsidR="00503186">
        <w:rPr>
          <w:rFonts w:asciiTheme="minorHAnsi" w:hAnsiTheme="minorHAnsi"/>
          <w:b/>
          <w:i/>
          <w:color w:val="00B050"/>
          <w:sz w:val="22"/>
          <w:szCs w:val="22"/>
          <w:u w:val="single"/>
        </w:rPr>
        <w:t>JN</w:t>
      </w:r>
      <w:r w:rsidRPr="00A136E8">
        <w:rPr>
          <w:rFonts w:asciiTheme="minorHAnsi" w:hAnsiTheme="minorHAnsi"/>
          <w:b/>
          <w:i/>
          <w:color w:val="00B050"/>
          <w:sz w:val="22"/>
          <w:szCs w:val="22"/>
          <w:u w:val="single"/>
        </w:rPr>
        <w:t>:</w:t>
      </w:r>
      <w:r w:rsidR="006C6259">
        <w:rPr>
          <w:rFonts w:asciiTheme="minorHAnsi" w:hAnsiTheme="minorHAnsi"/>
          <w:sz w:val="22"/>
          <w:szCs w:val="22"/>
        </w:rPr>
        <w:tab/>
      </w:r>
      <w:r w:rsidR="006C6259">
        <w:rPr>
          <w:rFonts w:asciiTheme="minorHAnsi" w:hAnsiTheme="minorHAnsi"/>
          <w:sz w:val="22"/>
          <w:szCs w:val="22"/>
        </w:rPr>
        <w:tab/>
      </w:r>
      <w:r w:rsidR="006C6259" w:rsidRPr="00901030">
        <w:rPr>
          <w:rFonts w:asciiTheme="minorHAnsi" w:hAnsiTheme="minorHAnsi"/>
          <w:color w:val="FF0000"/>
          <w:sz w:val="22"/>
          <w:szCs w:val="22"/>
        </w:rPr>
        <w:t xml:space="preserve">              </w:t>
      </w:r>
      <w:r w:rsidR="00D51369" w:rsidRPr="00D51369">
        <w:rPr>
          <w:rFonts w:ascii="Calibri" w:hAnsi="Calibri" w:cs="Calibri"/>
          <w:sz w:val="22"/>
          <w:szCs w:val="22"/>
        </w:rPr>
        <w:t>OIJN-SKU-ZDR-23-051/23-S</w:t>
      </w:r>
    </w:p>
    <w:p w14:paraId="4DAE8A72" w14:textId="36F9F204" w:rsidR="00090431" w:rsidRDefault="00090431" w:rsidP="00090431">
      <w:pPr>
        <w:jc w:val="both"/>
        <w:rPr>
          <w:rFonts w:asciiTheme="minorHAnsi" w:hAnsiTheme="minorHAnsi"/>
          <w:sz w:val="22"/>
          <w:szCs w:val="22"/>
        </w:rPr>
      </w:pPr>
    </w:p>
    <w:p w14:paraId="2DC651C1" w14:textId="77777777" w:rsidR="006009EE" w:rsidRPr="00A136E8" w:rsidRDefault="006009EE" w:rsidP="00090431">
      <w:pPr>
        <w:jc w:val="both"/>
        <w:rPr>
          <w:rFonts w:asciiTheme="minorHAnsi" w:hAnsiTheme="minorHAnsi"/>
          <w:sz w:val="22"/>
          <w:szCs w:val="22"/>
        </w:rPr>
      </w:pPr>
    </w:p>
    <w:p w14:paraId="6CE2766F" w14:textId="022694C9" w:rsidR="000F1C4B" w:rsidRDefault="00A136E8" w:rsidP="000F1C4B">
      <w:pPr>
        <w:ind w:left="2880" w:hanging="2880"/>
        <w:jc w:val="both"/>
        <w:rPr>
          <w:rFonts w:asciiTheme="minorHAnsi" w:hAnsiTheme="minorHAnsi"/>
          <w:b/>
          <w:bCs/>
          <w:sz w:val="22"/>
          <w:szCs w:val="22"/>
        </w:rPr>
      </w:pPr>
      <w:r>
        <w:rPr>
          <w:rFonts w:asciiTheme="minorHAnsi" w:hAnsiTheme="minorHAnsi"/>
          <w:b/>
          <w:i/>
          <w:color w:val="00B050"/>
          <w:sz w:val="22"/>
          <w:szCs w:val="22"/>
          <w:u w:val="single"/>
        </w:rPr>
        <w:t>NAZIV</w:t>
      </w:r>
      <w:r w:rsidR="00090431" w:rsidRPr="00A136E8">
        <w:rPr>
          <w:rFonts w:asciiTheme="minorHAnsi" w:hAnsiTheme="minorHAnsi"/>
          <w:b/>
          <w:i/>
          <w:color w:val="00B050"/>
          <w:sz w:val="22"/>
          <w:szCs w:val="22"/>
          <w:u w:val="single"/>
        </w:rPr>
        <w:t xml:space="preserve"> </w:t>
      </w:r>
      <w:r w:rsidR="00503186">
        <w:rPr>
          <w:rFonts w:asciiTheme="minorHAnsi" w:hAnsiTheme="minorHAnsi"/>
          <w:b/>
          <w:i/>
          <w:color w:val="00B050"/>
          <w:sz w:val="22"/>
          <w:szCs w:val="22"/>
          <w:u w:val="single"/>
        </w:rPr>
        <w:t>JN</w:t>
      </w:r>
      <w:r w:rsidR="00090431" w:rsidRPr="00A136E8">
        <w:rPr>
          <w:rFonts w:asciiTheme="minorHAnsi" w:hAnsiTheme="minorHAnsi"/>
          <w:b/>
          <w:i/>
          <w:color w:val="00B050"/>
          <w:sz w:val="22"/>
          <w:szCs w:val="22"/>
          <w:u w:val="single"/>
        </w:rPr>
        <w:t>:</w:t>
      </w:r>
      <w:r>
        <w:rPr>
          <w:rFonts w:asciiTheme="minorHAnsi" w:hAnsiTheme="minorHAnsi"/>
          <w:sz w:val="22"/>
          <w:szCs w:val="22"/>
        </w:rPr>
        <w:tab/>
      </w:r>
      <w:r w:rsidR="003D67F6" w:rsidRPr="000F1C4B">
        <w:rPr>
          <w:rFonts w:asciiTheme="minorHAnsi" w:hAnsiTheme="minorHAnsi"/>
          <w:b/>
          <w:bCs/>
          <w:sz w:val="22"/>
          <w:szCs w:val="22"/>
        </w:rPr>
        <w:t xml:space="preserve">Storitve </w:t>
      </w:r>
      <w:r w:rsidR="000F1C4B" w:rsidRPr="000F1C4B">
        <w:rPr>
          <w:rFonts w:asciiTheme="minorHAnsi" w:hAnsiTheme="minorHAnsi"/>
          <w:b/>
          <w:bCs/>
          <w:sz w:val="22"/>
          <w:szCs w:val="22"/>
        </w:rPr>
        <w:t>preventivnih zdravstvenih pregledov za</w:t>
      </w:r>
      <w:r w:rsidR="000D0352">
        <w:rPr>
          <w:rFonts w:asciiTheme="minorHAnsi" w:hAnsiTheme="minorHAnsi"/>
          <w:b/>
          <w:bCs/>
          <w:sz w:val="22"/>
          <w:szCs w:val="22"/>
        </w:rPr>
        <w:t xml:space="preserve"> potrebe</w:t>
      </w:r>
    </w:p>
    <w:p w14:paraId="121685F4" w14:textId="39D7E747" w:rsidR="005C6FED" w:rsidRPr="000F1C4B" w:rsidRDefault="000F1C4B" w:rsidP="000F1C4B">
      <w:pPr>
        <w:ind w:left="2880"/>
        <w:jc w:val="both"/>
        <w:rPr>
          <w:rFonts w:asciiTheme="minorHAnsi" w:hAnsiTheme="minorHAnsi"/>
          <w:b/>
          <w:bCs/>
          <w:sz w:val="22"/>
          <w:szCs w:val="22"/>
        </w:rPr>
      </w:pPr>
      <w:r w:rsidRPr="000F1C4B">
        <w:rPr>
          <w:rFonts w:asciiTheme="minorHAnsi" w:hAnsiTheme="minorHAnsi"/>
          <w:b/>
          <w:bCs/>
          <w:sz w:val="22"/>
          <w:szCs w:val="22"/>
        </w:rPr>
        <w:t>organizacijs</w:t>
      </w:r>
      <w:r w:rsidR="000D0352">
        <w:rPr>
          <w:rFonts w:asciiTheme="minorHAnsi" w:hAnsiTheme="minorHAnsi"/>
          <w:b/>
          <w:bCs/>
          <w:sz w:val="22"/>
          <w:szCs w:val="22"/>
        </w:rPr>
        <w:t>kih</w:t>
      </w:r>
      <w:r w:rsidRPr="000F1C4B">
        <w:rPr>
          <w:rFonts w:asciiTheme="minorHAnsi" w:hAnsiTheme="minorHAnsi"/>
          <w:b/>
          <w:bCs/>
          <w:sz w:val="22"/>
          <w:szCs w:val="22"/>
        </w:rPr>
        <w:t xml:space="preserve"> enot ZZZS</w:t>
      </w:r>
    </w:p>
    <w:p w14:paraId="6ABA9C91" w14:textId="1124ED92" w:rsidR="00B23A62" w:rsidRPr="00023F61" w:rsidRDefault="00683AFB" w:rsidP="005F37A6">
      <w:pPr>
        <w:ind w:left="2160" w:hanging="2160"/>
        <w:jc w:val="both"/>
        <w:rPr>
          <w:rFonts w:asciiTheme="minorHAnsi" w:hAnsiTheme="minorHAnsi"/>
          <w:b/>
          <w:sz w:val="22"/>
          <w:szCs w:val="22"/>
        </w:rPr>
      </w:pPr>
      <w:r w:rsidRPr="00683AFB">
        <w:rPr>
          <w:rFonts w:asciiTheme="minorHAnsi" w:hAnsiTheme="minorHAnsi"/>
          <w:b/>
          <w:i/>
          <w:color w:val="00B050"/>
          <w:sz w:val="22"/>
          <w:szCs w:val="22"/>
        </w:rPr>
        <w:t xml:space="preserve">                                                         </w:t>
      </w:r>
      <w:r w:rsidR="000011F6">
        <w:rPr>
          <w:rFonts w:asciiTheme="minorHAnsi" w:hAnsiTheme="minorHAnsi"/>
          <w:b/>
          <w:sz w:val="22"/>
          <w:szCs w:val="22"/>
        </w:rPr>
        <w:t xml:space="preserve"> </w:t>
      </w:r>
    </w:p>
    <w:p w14:paraId="2574A713" w14:textId="77777777" w:rsidR="00FC67C9" w:rsidRDefault="00FC67C9" w:rsidP="004B106F">
      <w:pPr>
        <w:spacing w:after="120"/>
        <w:jc w:val="both"/>
        <w:rPr>
          <w:rFonts w:asciiTheme="minorHAnsi" w:hAnsiTheme="minorHAnsi"/>
          <w:sz w:val="22"/>
          <w:szCs w:val="22"/>
        </w:rPr>
      </w:pPr>
    </w:p>
    <w:p w14:paraId="6D5B4787" w14:textId="124601EB" w:rsidR="004B106F" w:rsidRDefault="00090431" w:rsidP="00813883">
      <w:pPr>
        <w:spacing w:after="120"/>
        <w:jc w:val="both"/>
        <w:rPr>
          <w:rFonts w:asciiTheme="minorHAnsi" w:hAnsiTheme="minorHAnsi"/>
          <w:sz w:val="22"/>
          <w:szCs w:val="22"/>
        </w:rPr>
      </w:pPr>
      <w:r w:rsidRPr="00A136E8">
        <w:rPr>
          <w:rFonts w:asciiTheme="minorHAnsi" w:hAnsiTheme="minorHAnsi"/>
          <w:sz w:val="22"/>
          <w:szCs w:val="22"/>
        </w:rPr>
        <w:t>Naročnik vabi vse zainteresirane</w:t>
      </w:r>
      <w:r w:rsidR="00453C92">
        <w:rPr>
          <w:rFonts w:asciiTheme="minorHAnsi" w:hAnsiTheme="minorHAnsi"/>
          <w:sz w:val="22"/>
          <w:szCs w:val="22"/>
        </w:rPr>
        <w:t xml:space="preserve"> ponudnike, ki izpolnjujejo razpisane pogoje za sodelovanje, da</w:t>
      </w:r>
      <w:r w:rsidRPr="00A136E8">
        <w:rPr>
          <w:rFonts w:asciiTheme="minorHAnsi" w:hAnsiTheme="minorHAnsi"/>
          <w:sz w:val="22"/>
          <w:szCs w:val="22"/>
        </w:rPr>
        <w:t xml:space="preserve"> </w:t>
      </w:r>
      <w:r w:rsidR="007C5C87" w:rsidRPr="00A136E8">
        <w:rPr>
          <w:rFonts w:asciiTheme="minorHAnsi" w:hAnsiTheme="minorHAnsi"/>
          <w:sz w:val="22"/>
          <w:szCs w:val="22"/>
        </w:rPr>
        <w:t>sodelujejo v postopku in</w:t>
      </w:r>
      <w:r w:rsidR="00813883">
        <w:rPr>
          <w:rFonts w:asciiTheme="minorHAnsi" w:hAnsiTheme="minorHAnsi"/>
          <w:sz w:val="22"/>
          <w:szCs w:val="22"/>
        </w:rPr>
        <w:t xml:space="preserve"> po e-pošti</w:t>
      </w:r>
      <w:r w:rsidR="007C5C87" w:rsidRPr="00A136E8">
        <w:rPr>
          <w:rFonts w:asciiTheme="minorHAnsi" w:hAnsiTheme="minorHAnsi"/>
          <w:sz w:val="22"/>
          <w:szCs w:val="22"/>
        </w:rPr>
        <w:t xml:space="preserve"> </w:t>
      </w:r>
      <w:r w:rsidRPr="00A136E8">
        <w:rPr>
          <w:rFonts w:asciiTheme="minorHAnsi" w:hAnsiTheme="minorHAnsi"/>
          <w:sz w:val="22"/>
          <w:szCs w:val="22"/>
        </w:rPr>
        <w:t xml:space="preserve">oddajo svojo pisno ponudbo za </w:t>
      </w:r>
      <w:r w:rsidR="004B106F">
        <w:rPr>
          <w:rFonts w:asciiTheme="minorHAnsi" w:hAnsiTheme="minorHAnsi"/>
          <w:sz w:val="22"/>
          <w:szCs w:val="22"/>
        </w:rPr>
        <w:t>izvedbo</w:t>
      </w:r>
      <w:r w:rsidRPr="00A136E8">
        <w:rPr>
          <w:rFonts w:asciiTheme="minorHAnsi" w:hAnsiTheme="minorHAnsi"/>
          <w:sz w:val="22"/>
          <w:szCs w:val="22"/>
        </w:rPr>
        <w:t xml:space="preserve"> tega </w:t>
      </w:r>
      <w:r w:rsidR="00453C92">
        <w:rPr>
          <w:rFonts w:asciiTheme="minorHAnsi" w:hAnsiTheme="minorHAnsi"/>
          <w:sz w:val="22"/>
          <w:szCs w:val="22"/>
        </w:rPr>
        <w:t xml:space="preserve">javnega </w:t>
      </w:r>
      <w:r w:rsidRPr="00A136E8">
        <w:rPr>
          <w:rFonts w:asciiTheme="minorHAnsi" w:hAnsiTheme="minorHAnsi"/>
          <w:sz w:val="22"/>
          <w:szCs w:val="22"/>
        </w:rPr>
        <w:t>naročila</w:t>
      </w:r>
      <w:r w:rsidR="00813883">
        <w:rPr>
          <w:rFonts w:asciiTheme="minorHAnsi" w:hAnsiTheme="minorHAnsi"/>
          <w:sz w:val="22"/>
          <w:szCs w:val="22"/>
        </w:rPr>
        <w:t xml:space="preserve">, skladno z </w:t>
      </w:r>
      <w:r w:rsidR="00453C92">
        <w:rPr>
          <w:rFonts w:asciiTheme="minorHAnsi" w:hAnsiTheme="minorHAnsi"/>
          <w:sz w:val="22"/>
          <w:szCs w:val="22"/>
        </w:rPr>
        <w:t>določili predmetne razpisne dokumentacije.</w:t>
      </w:r>
    </w:p>
    <w:p w14:paraId="23136B8E" w14:textId="2D8E5E5B" w:rsidR="007B46B5" w:rsidRDefault="007B46B5" w:rsidP="007B46B5">
      <w:pPr>
        <w:tabs>
          <w:tab w:val="left" w:pos="546"/>
        </w:tabs>
        <w:jc w:val="both"/>
        <w:rPr>
          <w:rFonts w:asciiTheme="minorHAnsi" w:hAnsiTheme="minorHAnsi"/>
          <w:b/>
          <w:sz w:val="22"/>
          <w:szCs w:val="22"/>
        </w:rPr>
      </w:pPr>
      <w:bookmarkStart w:id="4" w:name="_Toc378333584"/>
    </w:p>
    <w:p w14:paraId="49C69C01" w14:textId="365118DC" w:rsidR="00453C92" w:rsidRDefault="00453C92" w:rsidP="007B46B5">
      <w:pPr>
        <w:tabs>
          <w:tab w:val="left" w:pos="546"/>
        </w:tabs>
        <w:jc w:val="both"/>
        <w:rPr>
          <w:rFonts w:asciiTheme="minorHAnsi" w:hAnsiTheme="minorHAnsi"/>
          <w:b/>
          <w:sz w:val="22"/>
          <w:szCs w:val="22"/>
        </w:rPr>
      </w:pPr>
    </w:p>
    <w:p w14:paraId="60338ABC" w14:textId="11F96F68" w:rsidR="00453C92" w:rsidRDefault="00453C92" w:rsidP="007B46B5">
      <w:pPr>
        <w:tabs>
          <w:tab w:val="left" w:pos="546"/>
        </w:tabs>
        <w:jc w:val="both"/>
        <w:rPr>
          <w:rFonts w:asciiTheme="minorHAnsi" w:hAnsiTheme="minorHAnsi"/>
          <w:b/>
          <w:sz w:val="22"/>
          <w:szCs w:val="22"/>
        </w:rPr>
      </w:pPr>
    </w:p>
    <w:p w14:paraId="29339B6F" w14:textId="77777777" w:rsidR="00453C92" w:rsidRPr="00297C3C" w:rsidRDefault="00453C92" w:rsidP="007B46B5">
      <w:pPr>
        <w:tabs>
          <w:tab w:val="left" w:pos="546"/>
        </w:tabs>
        <w:jc w:val="both"/>
        <w:rPr>
          <w:rFonts w:asciiTheme="minorHAnsi" w:hAnsiTheme="minorHAnsi"/>
          <w:b/>
          <w:sz w:val="22"/>
          <w:szCs w:val="22"/>
        </w:rPr>
      </w:pPr>
    </w:p>
    <w:p w14:paraId="002FDDF1" w14:textId="6DE15B1F" w:rsidR="00B12253" w:rsidRPr="007B46B5" w:rsidRDefault="007B46B5" w:rsidP="00304E33">
      <w:pPr>
        <w:pStyle w:val="Naslov1"/>
        <w:spacing w:before="0" w:after="120"/>
        <w:rPr>
          <w:rFonts w:ascii="Calibri" w:hAnsi="Calibri" w:cs="Calibri"/>
          <w:bCs/>
          <w:color w:val="00B050"/>
          <w:sz w:val="22"/>
          <w:szCs w:val="22"/>
          <w:u w:val="single"/>
        </w:rPr>
      </w:pPr>
      <w:r w:rsidRPr="007B46B5">
        <w:rPr>
          <w:rFonts w:ascii="Calibri" w:hAnsi="Calibri" w:cs="Calibri"/>
          <w:bCs/>
          <w:color w:val="00B050"/>
          <w:sz w:val="22"/>
          <w:szCs w:val="22"/>
          <w:u w:val="single"/>
        </w:rPr>
        <w:t xml:space="preserve">I. </w:t>
      </w:r>
      <w:r w:rsidR="00B12253" w:rsidRPr="007B46B5">
        <w:rPr>
          <w:rFonts w:ascii="Calibri" w:hAnsi="Calibri" w:cs="Calibri"/>
          <w:bCs/>
          <w:color w:val="00B050"/>
          <w:sz w:val="22"/>
          <w:szCs w:val="22"/>
          <w:u w:val="single"/>
        </w:rPr>
        <w:t>PREDMET</w:t>
      </w:r>
      <w:r w:rsidR="00090431" w:rsidRPr="007B46B5">
        <w:rPr>
          <w:rFonts w:ascii="Calibri" w:hAnsi="Calibri" w:cs="Calibri"/>
          <w:bCs/>
          <w:color w:val="00B050"/>
          <w:sz w:val="22"/>
          <w:szCs w:val="22"/>
          <w:u w:val="single"/>
        </w:rPr>
        <w:t xml:space="preserve"> </w:t>
      </w:r>
      <w:bookmarkEnd w:id="4"/>
      <w:r w:rsidR="00813883" w:rsidRPr="007B46B5">
        <w:rPr>
          <w:rFonts w:ascii="Calibri" w:hAnsi="Calibri" w:cs="Calibri"/>
          <w:bCs/>
          <w:color w:val="00B050"/>
          <w:sz w:val="22"/>
          <w:szCs w:val="22"/>
          <w:u w:val="single"/>
        </w:rPr>
        <w:t>JAVNEGA NAROČILA</w:t>
      </w:r>
    </w:p>
    <w:p w14:paraId="2ECC2203" w14:textId="20BA6E15" w:rsidR="00E31498" w:rsidRDefault="00E31498" w:rsidP="00304E33">
      <w:pPr>
        <w:spacing w:after="120"/>
        <w:jc w:val="both"/>
        <w:rPr>
          <w:rFonts w:asciiTheme="minorHAnsi" w:hAnsiTheme="minorHAnsi" w:cstheme="minorHAnsi"/>
          <w:sz w:val="22"/>
          <w:szCs w:val="22"/>
        </w:rPr>
      </w:pPr>
      <w:r w:rsidRPr="00E31498">
        <w:rPr>
          <w:rFonts w:asciiTheme="minorHAnsi" w:hAnsiTheme="minorHAnsi" w:cstheme="minorHAnsi"/>
          <w:sz w:val="22"/>
          <w:szCs w:val="22"/>
        </w:rPr>
        <w:t xml:space="preserve">Predmet </w:t>
      </w:r>
      <w:r w:rsidR="00813883">
        <w:rPr>
          <w:rFonts w:asciiTheme="minorHAnsi" w:hAnsiTheme="minorHAnsi" w:cstheme="minorHAnsi"/>
          <w:sz w:val="22"/>
          <w:szCs w:val="22"/>
        </w:rPr>
        <w:t xml:space="preserve">javnega </w:t>
      </w:r>
      <w:r w:rsidRPr="00E31498">
        <w:rPr>
          <w:rFonts w:asciiTheme="minorHAnsi" w:hAnsiTheme="minorHAnsi" w:cstheme="minorHAnsi"/>
          <w:sz w:val="22"/>
          <w:szCs w:val="22"/>
        </w:rPr>
        <w:t xml:space="preserve">naročila so storitve </w:t>
      </w:r>
      <w:r w:rsidR="00F17E0D">
        <w:rPr>
          <w:rFonts w:asciiTheme="minorHAnsi" w:hAnsiTheme="minorHAnsi" w:cstheme="minorHAnsi"/>
          <w:sz w:val="22"/>
          <w:szCs w:val="22"/>
        </w:rPr>
        <w:t xml:space="preserve">preventivnih zdravstvenih pregledov za </w:t>
      </w:r>
      <w:r w:rsidR="00A835E4">
        <w:rPr>
          <w:rFonts w:asciiTheme="minorHAnsi" w:hAnsiTheme="minorHAnsi" w:cstheme="minorHAnsi"/>
          <w:sz w:val="22"/>
          <w:szCs w:val="22"/>
        </w:rPr>
        <w:t xml:space="preserve">potrebe </w:t>
      </w:r>
      <w:r w:rsidR="00F17E0D">
        <w:rPr>
          <w:rFonts w:asciiTheme="minorHAnsi" w:hAnsiTheme="minorHAnsi" w:cstheme="minorHAnsi"/>
          <w:sz w:val="22"/>
          <w:szCs w:val="22"/>
        </w:rPr>
        <w:t>organizacijs</w:t>
      </w:r>
      <w:r w:rsidR="00A835E4">
        <w:rPr>
          <w:rFonts w:asciiTheme="minorHAnsi" w:hAnsiTheme="minorHAnsi" w:cstheme="minorHAnsi"/>
          <w:sz w:val="22"/>
          <w:szCs w:val="22"/>
        </w:rPr>
        <w:t xml:space="preserve">kih </w:t>
      </w:r>
      <w:r w:rsidR="00F17E0D">
        <w:rPr>
          <w:rFonts w:asciiTheme="minorHAnsi" w:hAnsiTheme="minorHAnsi" w:cstheme="minorHAnsi"/>
          <w:sz w:val="22"/>
          <w:szCs w:val="22"/>
        </w:rPr>
        <w:t xml:space="preserve">enot </w:t>
      </w:r>
      <w:r w:rsidR="00304E33">
        <w:rPr>
          <w:rFonts w:asciiTheme="minorHAnsi" w:hAnsiTheme="minorHAnsi" w:cstheme="minorHAnsi"/>
          <w:sz w:val="22"/>
          <w:szCs w:val="22"/>
        </w:rPr>
        <w:t>ZZZS</w:t>
      </w:r>
      <w:r w:rsidR="00A1354F" w:rsidRPr="00A1354F">
        <w:rPr>
          <w:rFonts w:asciiTheme="minorHAnsi" w:hAnsiTheme="minorHAnsi" w:cstheme="minorHAnsi"/>
          <w:sz w:val="22"/>
          <w:szCs w:val="22"/>
        </w:rPr>
        <w:t xml:space="preserve"> </w:t>
      </w:r>
      <w:r w:rsidRPr="00E31498">
        <w:rPr>
          <w:rFonts w:asciiTheme="minorHAnsi" w:hAnsiTheme="minorHAnsi" w:cstheme="minorHAnsi"/>
          <w:sz w:val="22"/>
          <w:szCs w:val="22"/>
        </w:rPr>
        <w:t xml:space="preserve">za obdobje </w:t>
      </w:r>
      <w:r w:rsidR="00F17E0D">
        <w:rPr>
          <w:rFonts w:asciiTheme="minorHAnsi" w:hAnsiTheme="minorHAnsi" w:cstheme="minorHAnsi"/>
          <w:sz w:val="22"/>
          <w:szCs w:val="22"/>
        </w:rPr>
        <w:t>od 1. 1. 202</w:t>
      </w:r>
      <w:r w:rsidR="008A2C7E">
        <w:rPr>
          <w:rFonts w:asciiTheme="minorHAnsi" w:hAnsiTheme="minorHAnsi" w:cstheme="minorHAnsi"/>
          <w:sz w:val="22"/>
          <w:szCs w:val="22"/>
        </w:rPr>
        <w:t>4</w:t>
      </w:r>
      <w:r w:rsidR="00F17E0D">
        <w:rPr>
          <w:rFonts w:asciiTheme="minorHAnsi" w:hAnsiTheme="minorHAnsi" w:cstheme="minorHAnsi"/>
          <w:sz w:val="22"/>
          <w:szCs w:val="22"/>
        </w:rPr>
        <w:t xml:space="preserve"> </w:t>
      </w:r>
      <w:r w:rsidR="0099626C">
        <w:rPr>
          <w:rFonts w:asciiTheme="minorHAnsi" w:hAnsiTheme="minorHAnsi" w:cstheme="minorHAnsi"/>
          <w:sz w:val="22"/>
          <w:szCs w:val="22"/>
        </w:rPr>
        <w:t xml:space="preserve">oziroma od sklenitve pogodbe (kar nastopi kasneje) </w:t>
      </w:r>
      <w:r w:rsidR="00F17E0D">
        <w:rPr>
          <w:rFonts w:asciiTheme="minorHAnsi" w:hAnsiTheme="minorHAnsi" w:cstheme="minorHAnsi"/>
          <w:sz w:val="22"/>
          <w:szCs w:val="22"/>
        </w:rPr>
        <w:t>do 31. 12. 202</w:t>
      </w:r>
      <w:r w:rsidR="008A2C7E">
        <w:rPr>
          <w:rFonts w:asciiTheme="minorHAnsi" w:hAnsiTheme="minorHAnsi" w:cstheme="minorHAnsi"/>
          <w:sz w:val="22"/>
          <w:szCs w:val="22"/>
        </w:rPr>
        <w:t>6</w:t>
      </w:r>
      <w:r w:rsidR="00B53FA1">
        <w:rPr>
          <w:rFonts w:asciiTheme="minorHAnsi" w:hAnsiTheme="minorHAnsi" w:cstheme="minorHAnsi"/>
          <w:sz w:val="22"/>
          <w:szCs w:val="22"/>
        </w:rPr>
        <w:t>.</w:t>
      </w:r>
      <w:r w:rsidRPr="00E31498">
        <w:rPr>
          <w:rFonts w:asciiTheme="minorHAnsi" w:hAnsiTheme="minorHAnsi" w:cstheme="minorHAnsi"/>
          <w:sz w:val="22"/>
          <w:szCs w:val="22"/>
        </w:rPr>
        <w:t xml:space="preserve"> </w:t>
      </w:r>
    </w:p>
    <w:p w14:paraId="48BE0D23" w14:textId="488144BA" w:rsidR="000011F6" w:rsidRDefault="00C91C7C" w:rsidP="00A77058">
      <w:pPr>
        <w:pStyle w:val="Telobesedila"/>
        <w:rPr>
          <w:rFonts w:ascii="Calibri" w:hAnsi="Calibri"/>
          <w:szCs w:val="22"/>
        </w:rPr>
      </w:pPr>
      <w:r w:rsidRPr="00864658">
        <w:rPr>
          <w:rFonts w:ascii="Calibri" w:hAnsi="Calibri"/>
          <w:szCs w:val="22"/>
        </w:rPr>
        <w:t>Natančneje je predmet naročila</w:t>
      </w:r>
      <w:r w:rsidR="00304E33">
        <w:rPr>
          <w:rFonts w:ascii="Calibri" w:hAnsi="Calibri"/>
          <w:szCs w:val="22"/>
        </w:rPr>
        <w:t>,</w:t>
      </w:r>
      <w:r w:rsidRPr="00864658">
        <w:rPr>
          <w:rFonts w:ascii="Calibri" w:hAnsi="Calibri"/>
          <w:szCs w:val="22"/>
        </w:rPr>
        <w:t xml:space="preserve"> opisan v obrazcu </w:t>
      </w:r>
      <w:r w:rsidR="00304E33">
        <w:rPr>
          <w:rFonts w:ascii="Calibri" w:hAnsi="Calibri"/>
          <w:szCs w:val="22"/>
        </w:rPr>
        <w:t>S-3 »</w:t>
      </w:r>
      <w:r w:rsidR="00304E33" w:rsidRPr="00981FAD">
        <w:rPr>
          <w:rFonts w:ascii="Calibri" w:hAnsi="Calibri"/>
          <w:b/>
          <w:bCs/>
          <w:szCs w:val="22"/>
        </w:rPr>
        <w:t>Predračun</w:t>
      </w:r>
      <w:r w:rsidR="003176AD">
        <w:rPr>
          <w:rFonts w:ascii="Calibri" w:hAnsi="Calibri"/>
          <w:b/>
          <w:bCs/>
          <w:szCs w:val="22"/>
        </w:rPr>
        <w:t xml:space="preserve"> po sklopih</w:t>
      </w:r>
      <w:r w:rsidR="00304E33">
        <w:rPr>
          <w:rFonts w:ascii="Calibri" w:hAnsi="Calibri"/>
          <w:szCs w:val="22"/>
        </w:rPr>
        <w:t xml:space="preserve">«, </w:t>
      </w:r>
      <w:r w:rsidR="008A2C7E">
        <w:rPr>
          <w:rFonts w:ascii="Calibri" w:hAnsi="Calibri"/>
          <w:szCs w:val="22"/>
        </w:rPr>
        <w:t>S</w:t>
      </w:r>
      <w:r w:rsidRPr="00FD3DEC">
        <w:rPr>
          <w:rFonts w:ascii="Calibri" w:hAnsi="Calibri"/>
          <w:szCs w:val="22"/>
        </w:rPr>
        <w:t>-5</w:t>
      </w:r>
      <w:r w:rsidRPr="00864658">
        <w:rPr>
          <w:rFonts w:ascii="Calibri" w:hAnsi="Calibri"/>
          <w:szCs w:val="22"/>
        </w:rPr>
        <w:t xml:space="preserve"> »</w:t>
      </w:r>
      <w:r w:rsidRPr="00981FAD">
        <w:rPr>
          <w:rFonts w:ascii="Calibri" w:hAnsi="Calibri"/>
          <w:b/>
          <w:bCs/>
          <w:szCs w:val="22"/>
        </w:rPr>
        <w:t>Tehnične specifikacije</w:t>
      </w:r>
      <w:r w:rsidRPr="00864658">
        <w:rPr>
          <w:rFonts w:ascii="Calibri" w:hAnsi="Calibri"/>
          <w:szCs w:val="22"/>
        </w:rPr>
        <w:t>«</w:t>
      </w:r>
      <w:r w:rsidR="00EC3153">
        <w:rPr>
          <w:rFonts w:ascii="Calibri" w:hAnsi="Calibri"/>
          <w:szCs w:val="22"/>
        </w:rPr>
        <w:t xml:space="preserve"> in </w:t>
      </w:r>
      <w:r w:rsidR="008A2C7E">
        <w:rPr>
          <w:rFonts w:ascii="Calibri" w:hAnsi="Calibri"/>
          <w:szCs w:val="22"/>
        </w:rPr>
        <w:t>S</w:t>
      </w:r>
      <w:r w:rsidR="00EC3153">
        <w:rPr>
          <w:rFonts w:ascii="Calibri" w:hAnsi="Calibri"/>
          <w:szCs w:val="22"/>
        </w:rPr>
        <w:t>-7 »</w:t>
      </w:r>
      <w:r w:rsidR="00EC3153" w:rsidRPr="00981FAD">
        <w:rPr>
          <w:rFonts w:ascii="Calibri" w:hAnsi="Calibri"/>
          <w:b/>
          <w:bCs/>
          <w:szCs w:val="22"/>
        </w:rPr>
        <w:t xml:space="preserve">Vzorec </w:t>
      </w:r>
      <w:r w:rsidR="000A6EE0" w:rsidRPr="00981FAD">
        <w:rPr>
          <w:rFonts w:ascii="Calibri" w:hAnsi="Calibri"/>
          <w:b/>
          <w:bCs/>
          <w:szCs w:val="22"/>
        </w:rPr>
        <w:t>pogodbe</w:t>
      </w:r>
      <w:r w:rsidR="00EC3153">
        <w:rPr>
          <w:rFonts w:ascii="Calibri" w:hAnsi="Calibri"/>
          <w:szCs w:val="22"/>
        </w:rPr>
        <w:t>«.</w:t>
      </w:r>
    </w:p>
    <w:p w14:paraId="7B734BC5" w14:textId="77777777" w:rsidR="00813883" w:rsidRDefault="00813883" w:rsidP="00B87161">
      <w:pPr>
        <w:jc w:val="both"/>
        <w:rPr>
          <w:rFonts w:asciiTheme="minorHAnsi" w:hAnsiTheme="minorHAnsi"/>
          <w:color w:val="0000FF"/>
          <w:sz w:val="22"/>
          <w:szCs w:val="22"/>
        </w:rPr>
      </w:pPr>
    </w:p>
    <w:p w14:paraId="445CD670" w14:textId="4E5A64E0" w:rsidR="00E46320" w:rsidRDefault="00E46320" w:rsidP="008C5073">
      <w:pPr>
        <w:pStyle w:val="Noga"/>
        <w:spacing w:after="120"/>
        <w:jc w:val="both"/>
        <w:rPr>
          <w:rFonts w:asciiTheme="minorHAnsi" w:hAnsiTheme="minorHAnsi"/>
          <w:color w:val="00B050"/>
          <w:sz w:val="22"/>
          <w:szCs w:val="22"/>
        </w:rPr>
      </w:pPr>
      <w:proofErr w:type="spellStart"/>
      <w:r w:rsidRPr="00477C2C">
        <w:rPr>
          <w:rFonts w:asciiTheme="minorHAnsi" w:hAnsiTheme="minorHAnsi"/>
          <w:color w:val="00B050"/>
          <w:sz w:val="22"/>
          <w:szCs w:val="22"/>
        </w:rPr>
        <w:t>I.a</w:t>
      </w:r>
      <w:proofErr w:type="spellEnd"/>
      <w:r w:rsidRPr="00477C2C">
        <w:rPr>
          <w:rFonts w:asciiTheme="minorHAnsi" w:hAnsiTheme="minorHAnsi"/>
          <w:color w:val="00B050"/>
          <w:sz w:val="22"/>
          <w:szCs w:val="22"/>
        </w:rPr>
        <w:t xml:space="preserve"> DELITEV NA SKLOPE</w:t>
      </w:r>
    </w:p>
    <w:p w14:paraId="2083AF3E" w14:textId="4727AEC5" w:rsidR="00A31C22" w:rsidRDefault="00F17E0D" w:rsidP="00F17E0D">
      <w:pPr>
        <w:jc w:val="both"/>
        <w:rPr>
          <w:rFonts w:asciiTheme="minorHAnsi" w:hAnsiTheme="minorHAnsi" w:cstheme="minorHAnsi"/>
          <w:sz w:val="22"/>
          <w:szCs w:val="22"/>
        </w:rPr>
      </w:pPr>
      <w:bookmarkStart w:id="5" w:name="_Hlk8909311"/>
      <w:r w:rsidRPr="006E0916">
        <w:rPr>
          <w:rFonts w:asciiTheme="minorHAnsi" w:hAnsiTheme="minorHAnsi" w:cstheme="minorHAnsi"/>
          <w:sz w:val="22"/>
          <w:szCs w:val="20"/>
        </w:rPr>
        <w:t>Naročilo je razdeljen</w:t>
      </w:r>
      <w:r>
        <w:rPr>
          <w:rFonts w:asciiTheme="minorHAnsi" w:hAnsiTheme="minorHAnsi" w:cstheme="minorHAnsi"/>
          <w:sz w:val="22"/>
          <w:szCs w:val="20"/>
        </w:rPr>
        <w:t>o na deset (10)</w:t>
      </w:r>
      <w:r w:rsidRPr="006E0916">
        <w:rPr>
          <w:rFonts w:asciiTheme="minorHAnsi" w:hAnsiTheme="minorHAnsi" w:cstheme="minorHAnsi"/>
          <w:sz w:val="22"/>
          <w:szCs w:val="20"/>
        </w:rPr>
        <w:t xml:space="preserve"> sklopov</w:t>
      </w:r>
      <w:r w:rsidR="00304E33">
        <w:rPr>
          <w:rFonts w:asciiTheme="minorHAnsi" w:hAnsiTheme="minorHAnsi" w:cstheme="minorHAnsi"/>
          <w:sz w:val="22"/>
          <w:szCs w:val="20"/>
        </w:rPr>
        <w:t xml:space="preserve"> (po organizacijskih enotah ZZZS)</w:t>
      </w:r>
      <w:r w:rsidRPr="006E0916">
        <w:rPr>
          <w:rFonts w:asciiTheme="minorHAnsi" w:hAnsiTheme="minorHAnsi" w:cstheme="minorHAnsi"/>
          <w:sz w:val="22"/>
          <w:szCs w:val="20"/>
        </w:rPr>
        <w:t>, in sicer:</w:t>
      </w:r>
      <w:r w:rsidRPr="006E0916">
        <w:rPr>
          <w:rFonts w:asciiTheme="minorHAnsi" w:hAnsiTheme="minorHAnsi" w:cstheme="minorHAnsi"/>
          <w:sz w:val="22"/>
          <w:szCs w:val="22"/>
        </w:rPr>
        <w:tab/>
      </w:r>
    </w:p>
    <w:p w14:paraId="497B0F55" w14:textId="3B05FC26" w:rsidR="00304E33" w:rsidRPr="003049FE" w:rsidRDefault="00304E33" w:rsidP="00304E33">
      <w:pPr>
        <w:numPr>
          <w:ilvl w:val="0"/>
          <w:numId w:val="48"/>
        </w:numPr>
        <w:tabs>
          <w:tab w:val="clear" w:pos="360"/>
          <w:tab w:val="num" w:pos="567"/>
        </w:tabs>
        <w:ind w:left="567" w:hanging="283"/>
        <w:jc w:val="both"/>
        <w:rPr>
          <w:rFonts w:asciiTheme="minorHAnsi" w:hAnsiTheme="minorHAnsi" w:cstheme="minorHAnsi"/>
          <w:b/>
          <w:bCs/>
          <w:color w:val="000000" w:themeColor="text1"/>
          <w:sz w:val="22"/>
          <w:szCs w:val="22"/>
        </w:rPr>
      </w:pPr>
      <w:r w:rsidRPr="00164C71">
        <w:rPr>
          <w:rFonts w:asciiTheme="minorHAnsi" w:hAnsiTheme="minorHAnsi" w:cstheme="minorHAnsi"/>
          <w:b/>
          <w:color w:val="000000" w:themeColor="text1"/>
          <w:sz w:val="22"/>
          <w:szCs w:val="22"/>
        </w:rPr>
        <w:t>Sklop 1:</w:t>
      </w:r>
      <w:r w:rsidRPr="00164C71">
        <w:rPr>
          <w:rFonts w:asciiTheme="minorHAnsi" w:hAnsiTheme="minorHAnsi" w:cstheme="minorHAnsi"/>
          <w:color w:val="000000" w:themeColor="text1"/>
          <w:sz w:val="22"/>
          <w:szCs w:val="22"/>
        </w:rPr>
        <w:t xml:space="preserve"> </w:t>
      </w:r>
      <w:r w:rsidR="00A42FBC">
        <w:rPr>
          <w:rFonts w:asciiTheme="minorHAnsi" w:hAnsiTheme="minorHAnsi" w:cstheme="minorHAnsi"/>
          <w:b/>
          <w:bCs/>
          <w:color w:val="000000" w:themeColor="text1"/>
          <w:sz w:val="22"/>
          <w:szCs w:val="22"/>
        </w:rPr>
        <w:t>Direkcija, PE Informacijski center, OE Ljubljana;</w:t>
      </w:r>
    </w:p>
    <w:p w14:paraId="1108096C" w14:textId="0CF347BB" w:rsidR="00304E33" w:rsidRPr="003049FE" w:rsidRDefault="00304E33" w:rsidP="00304E33">
      <w:pPr>
        <w:numPr>
          <w:ilvl w:val="0"/>
          <w:numId w:val="48"/>
        </w:numPr>
        <w:tabs>
          <w:tab w:val="clear" w:pos="360"/>
          <w:tab w:val="num" w:pos="567"/>
        </w:tabs>
        <w:ind w:left="567" w:hanging="283"/>
        <w:jc w:val="both"/>
        <w:rPr>
          <w:rFonts w:asciiTheme="minorHAnsi" w:hAnsiTheme="minorHAnsi" w:cstheme="minorHAnsi"/>
          <w:b/>
          <w:color w:val="000000" w:themeColor="text1"/>
          <w:sz w:val="22"/>
          <w:szCs w:val="22"/>
        </w:rPr>
      </w:pPr>
      <w:r w:rsidRPr="00164C71">
        <w:rPr>
          <w:rFonts w:asciiTheme="minorHAnsi" w:hAnsiTheme="minorHAnsi" w:cstheme="minorHAnsi"/>
          <w:b/>
          <w:color w:val="000000" w:themeColor="text1"/>
          <w:sz w:val="22"/>
          <w:szCs w:val="22"/>
        </w:rPr>
        <w:t>Sklop 2:</w:t>
      </w:r>
      <w:r w:rsidRPr="00164C71">
        <w:rPr>
          <w:rFonts w:asciiTheme="minorHAnsi" w:hAnsiTheme="minorHAnsi" w:cstheme="minorHAnsi"/>
          <w:color w:val="000000" w:themeColor="text1"/>
          <w:sz w:val="22"/>
          <w:szCs w:val="22"/>
        </w:rPr>
        <w:t xml:space="preserve"> </w:t>
      </w:r>
      <w:r w:rsidR="00A42FBC">
        <w:rPr>
          <w:rFonts w:asciiTheme="minorHAnsi" w:hAnsiTheme="minorHAnsi" w:cstheme="minorHAnsi"/>
          <w:b/>
          <w:color w:val="000000" w:themeColor="text1"/>
          <w:sz w:val="22"/>
          <w:szCs w:val="22"/>
        </w:rPr>
        <w:t>OE Celje</w:t>
      </w:r>
      <w:r w:rsidR="00A42FBC">
        <w:rPr>
          <w:rFonts w:asciiTheme="minorHAnsi" w:hAnsiTheme="minorHAnsi" w:cstheme="minorHAnsi"/>
          <w:color w:val="000000" w:themeColor="text1"/>
          <w:sz w:val="22"/>
          <w:szCs w:val="22"/>
        </w:rPr>
        <w:t>;</w:t>
      </w:r>
    </w:p>
    <w:p w14:paraId="7C5E2A08" w14:textId="37C571A0" w:rsidR="00304E33" w:rsidRPr="003049FE" w:rsidRDefault="00304E33" w:rsidP="00304E33">
      <w:pPr>
        <w:numPr>
          <w:ilvl w:val="0"/>
          <w:numId w:val="48"/>
        </w:numPr>
        <w:tabs>
          <w:tab w:val="clear" w:pos="360"/>
          <w:tab w:val="num" w:pos="567"/>
        </w:tabs>
        <w:ind w:left="568" w:hanging="284"/>
        <w:jc w:val="both"/>
        <w:rPr>
          <w:rFonts w:asciiTheme="minorHAnsi" w:hAnsiTheme="minorHAnsi" w:cstheme="minorHAnsi"/>
          <w:b/>
          <w:bCs/>
          <w:color w:val="000000" w:themeColor="text1"/>
          <w:sz w:val="22"/>
          <w:szCs w:val="22"/>
        </w:rPr>
      </w:pPr>
      <w:r w:rsidRPr="00164C71">
        <w:rPr>
          <w:rFonts w:asciiTheme="minorHAnsi" w:hAnsiTheme="minorHAnsi" w:cstheme="minorHAnsi"/>
          <w:b/>
          <w:color w:val="000000" w:themeColor="text1"/>
          <w:sz w:val="22"/>
          <w:szCs w:val="22"/>
        </w:rPr>
        <w:t xml:space="preserve">Sklop 3: </w:t>
      </w:r>
      <w:r w:rsidR="00A42FBC">
        <w:rPr>
          <w:rFonts w:asciiTheme="minorHAnsi" w:hAnsiTheme="minorHAnsi" w:cstheme="minorHAnsi"/>
          <w:b/>
          <w:bCs/>
          <w:color w:val="000000" w:themeColor="text1"/>
          <w:sz w:val="22"/>
          <w:szCs w:val="22"/>
        </w:rPr>
        <w:t>OE Koper</w:t>
      </w:r>
      <w:r w:rsidR="00A42FBC">
        <w:rPr>
          <w:rFonts w:asciiTheme="minorHAnsi" w:hAnsiTheme="minorHAnsi" w:cstheme="minorHAnsi"/>
          <w:color w:val="000000" w:themeColor="text1"/>
          <w:sz w:val="22"/>
          <w:szCs w:val="22"/>
        </w:rPr>
        <w:t>;</w:t>
      </w:r>
    </w:p>
    <w:p w14:paraId="2EA71F69" w14:textId="77777777" w:rsidR="00A42FBC" w:rsidRDefault="00304E33"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4:</w:t>
      </w:r>
      <w:r w:rsidRPr="003049FE">
        <w:rPr>
          <w:rFonts w:asciiTheme="minorHAnsi" w:hAnsiTheme="minorHAnsi" w:cstheme="minorHAnsi"/>
          <w:sz w:val="22"/>
          <w:szCs w:val="22"/>
        </w:rPr>
        <w:t xml:space="preserve"> </w:t>
      </w:r>
      <w:r w:rsidR="00A42FBC">
        <w:rPr>
          <w:rFonts w:asciiTheme="minorHAnsi" w:hAnsiTheme="minorHAnsi" w:cstheme="minorHAnsi"/>
          <w:b/>
          <w:color w:val="000000" w:themeColor="text1"/>
          <w:sz w:val="22"/>
          <w:szCs w:val="22"/>
        </w:rPr>
        <w:t>OE Krško;</w:t>
      </w:r>
    </w:p>
    <w:p w14:paraId="4663AC2C" w14:textId="77777777" w:rsidR="00A42FBC" w:rsidRDefault="00A42FBC"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5: OE Kranj;</w:t>
      </w:r>
    </w:p>
    <w:p w14:paraId="0255DE73" w14:textId="77777777" w:rsidR="00A42FBC" w:rsidRDefault="00A42FBC"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6: OE Maribor;</w:t>
      </w:r>
    </w:p>
    <w:p w14:paraId="211D360C" w14:textId="77777777" w:rsidR="00A42FBC" w:rsidRDefault="00A42FBC"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7: OE Murska Sobota;</w:t>
      </w:r>
    </w:p>
    <w:p w14:paraId="2B3423D9" w14:textId="77777777" w:rsidR="00A42FBC" w:rsidRDefault="00A42FBC"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8: OE Nova Gorica;</w:t>
      </w:r>
    </w:p>
    <w:p w14:paraId="2E730E03" w14:textId="77777777" w:rsidR="00A42FBC" w:rsidRDefault="00A42FBC"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9: OE Novo mesto;</w:t>
      </w:r>
    </w:p>
    <w:p w14:paraId="0863EB76" w14:textId="261F8D7B" w:rsidR="00304E33" w:rsidRDefault="00A42FBC" w:rsidP="00A42FBC">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10: OE Ravne na Koroškem.</w:t>
      </w:r>
    </w:p>
    <w:bookmarkEnd w:id="5"/>
    <w:p w14:paraId="100F4903" w14:textId="0818D7B2" w:rsidR="00F17E0D" w:rsidRPr="00FD38C7" w:rsidRDefault="00A42FBC" w:rsidP="00F17E0D">
      <w:pPr>
        <w:spacing w:before="120"/>
        <w:jc w:val="both"/>
        <w:rPr>
          <w:rFonts w:asciiTheme="minorHAnsi" w:hAnsiTheme="minorHAnsi" w:cstheme="minorHAnsi"/>
          <w:sz w:val="22"/>
          <w:szCs w:val="22"/>
        </w:rPr>
      </w:pPr>
      <w:r w:rsidRPr="00A42FBC">
        <w:rPr>
          <w:rFonts w:asciiTheme="minorHAnsi" w:hAnsiTheme="minorHAnsi" w:cstheme="minorHAnsi"/>
          <w:sz w:val="22"/>
          <w:szCs w:val="22"/>
        </w:rPr>
        <w:t>Ponudnik</w:t>
      </w:r>
      <w:r w:rsidRPr="00A42FBC">
        <w:rPr>
          <w:rFonts w:asciiTheme="minorHAnsi" w:hAnsiTheme="minorHAnsi" w:cstheme="minorHAnsi"/>
          <w:sz w:val="22"/>
          <w:szCs w:val="22"/>
          <w:vertAlign w:val="superscript"/>
        </w:rPr>
        <w:footnoteReference w:id="1"/>
      </w:r>
      <w:r w:rsidRPr="00A42FBC">
        <w:rPr>
          <w:rFonts w:asciiTheme="minorHAnsi" w:hAnsiTheme="minorHAnsi" w:cstheme="minorHAnsi"/>
          <w:sz w:val="22"/>
          <w:szCs w:val="22"/>
        </w:rPr>
        <w:t xml:space="preserve"> </w:t>
      </w:r>
      <w:r w:rsidR="00F17E0D" w:rsidRPr="00FD38C7">
        <w:rPr>
          <w:rFonts w:asciiTheme="minorHAnsi" w:hAnsiTheme="minorHAnsi" w:cstheme="minorHAnsi"/>
          <w:sz w:val="22"/>
          <w:szCs w:val="22"/>
        </w:rPr>
        <w:t xml:space="preserve"> lahko predloži ponudbo za enega ali več sklopov. Ponudnik, ki predloži ponudbo za en sklop in ponudnik, ki predloži ponudbo za več sklopov</w:t>
      </w:r>
      <w:r w:rsidR="00F17E0D">
        <w:rPr>
          <w:rFonts w:asciiTheme="minorHAnsi" w:hAnsiTheme="minorHAnsi" w:cstheme="minorHAnsi"/>
          <w:sz w:val="22"/>
          <w:szCs w:val="22"/>
        </w:rPr>
        <w:t>, s</w:t>
      </w:r>
      <w:r>
        <w:rPr>
          <w:rFonts w:asciiTheme="minorHAnsi" w:hAnsiTheme="minorHAnsi" w:cstheme="minorHAnsi"/>
          <w:sz w:val="22"/>
          <w:szCs w:val="22"/>
        </w:rPr>
        <w:t>ta</w:t>
      </w:r>
      <w:r w:rsidR="00F17E0D">
        <w:rPr>
          <w:rFonts w:asciiTheme="minorHAnsi" w:hAnsiTheme="minorHAnsi" w:cstheme="minorHAnsi"/>
          <w:sz w:val="22"/>
          <w:szCs w:val="22"/>
        </w:rPr>
        <w:t xml:space="preserve"> pri ocenjevanju za posamez</w:t>
      </w:r>
      <w:r w:rsidR="00F17E0D" w:rsidRPr="00FD38C7">
        <w:rPr>
          <w:rFonts w:asciiTheme="minorHAnsi" w:hAnsiTheme="minorHAnsi" w:cstheme="minorHAnsi"/>
          <w:sz w:val="22"/>
          <w:szCs w:val="22"/>
        </w:rPr>
        <w:t>n</w:t>
      </w:r>
      <w:r w:rsidR="00F17E0D">
        <w:rPr>
          <w:rFonts w:asciiTheme="minorHAnsi" w:hAnsiTheme="minorHAnsi" w:cstheme="minorHAnsi"/>
          <w:sz w:val="22"/>
          <w:szCs w:val="22"/>
        </w:rPr>
        <w:t>i</w:t>
      </w:r>
      <w:r w:rsidR="00F17E0D" w:rsidRPr="00FD38C7">
        <w:rPr>
          <w:rFonts w:asciiTheme="minorHAnsi" w:hAnsiTheme="minorHAnsi" w:cstheme="minorHAnsi"/>
          <w:sz w:val="22"/>
          <w:szCs w:val="22"/>
        </w:rPr>
        <w:t xml:space="preserve"> sklop v enakovrednem položaju.</w:t>
      </w:r>
    </w:p>
    <w:p w14:paraId="3570C232" w14:textId="1D248EF5" w:rsidR="00F17E0D" w:rsidRPr="00FD38C7" w:rsidRDefault="00F17E0D" w:rsidP="00F17E0D">
      <w:pPr>
        <w:spacing w:before="120"/>
        <w:jc w:val="both"/>
        <w:rPr>
          <w:rFonts w:asciiTheme="minorHAnsi" w:hAnsiTheme="minorHAnsi" w:cstheme="minorHAnsi"/>
          <w:sz w:val="22"/>
          <w:szCs w:val="22"/>
        </w:rPr>
      </w:pPr>
      <w:r>
        <w:rPr>
          <w:rFonts w:asciiTheme="minorHAnsi" w:hAnsiTheme="minorHAnsi" w:cstheme="minorHAnsi"/>
          <w:sz w:val="22"/>
          <w:szCs w:val="22"/>
        </w:rPr>
        <w:t>Ponudnik mora za posamez</w:t>
      </w:r>
      <w:r w:rsidRPr="00FD38C7">
        <w:rPr>
          <w:rFonts w:asciiTheme="minorHAnsi" w:hAnsiTheme="minorHAnsi" w:cstheme="minorHAnsi"/>
          <w:sz w:val="22"/>
          <w:szCs w:val="22"/>
        </w:rPr>
        <w:t>n</w:t>
      </w:r>
      <w:r>
        <w:rPr>
          <w:rFonts w:asciiTheme="minorHAnsi" w:hAnsiTheme="minorHAnsi" w:cstheme="minorHAnsi"/>
          <w:sz w:val="22"/>
          <w:szCs w:val="22"/>
        </w:rPr>
        <w:t>i</w:t>
      </w:r>
      <w:r w:rsidRPr="00FD38C7">
        <w:rPr>
          <w:rFonts w:asciiTheme="minorHAnsi" w:hAnsiTheme="minorHAnsi" w:cstheme="minorHAnsi"/>
          <w:sz w:val="22"/>
          <w:szCs w:val="22"/>
        </w:rPr>
        <w:t xml:space="preserve"> sklop predložiti celovito ponudbo, to je ponudbo za celoten predmet naročila posameznega sklopa. Ponudba za posamezno vrsto storitev ali več posameznih vrst storitev, ki so predmet naročila posameznega sklopa, ni dovoljena in jo bo naročnik </w:t>
      </w:r>
      <w:r w:rsidR="00A42FBC">
        <w:rPr>
          <w:rFonts w:asciiTheme="minorHAnsi" w:hAnsiTheme="minorHAnsi" w:cstheme="minorHAnsi"/>
          <w:sz w:val="22"/>
          <w:szCs w:val="22"/>
        </w:rPr>
        <w:t>zavrnil kot nedopustno</w:t>
      </w:r>
      <w:r w:rsidRPr="00FD38C7">
        <w:rPr>
          <w:rFonts w:asciiTheme="minorHAnsi" w:hAnsiTheme="minorHAnsi" w:cstheme="minorHAnsi"/>
          <w:sz w:val="22"/>
          <w:szCs w:val="22"/>
        </w:rPr>
        <w:t>.</w:t>
      </w:r>
    </w:p>
    <w:p w14:paraId="2E6335CA" w14:textId="77777777" w:rsidR="000A6EE0" w:rsidRPr="00872691" w:rsidRDefault="000A6EE0" w:rsidP="00872691">
      <w:pPr>
        <w:jc w:val="both"/>
        <w:rPr>
          <w:rFonts w:asciiTheme="minorHAnsi" w:hAnsiTheme="minorHAnsi"/>
          <w:b/>
          <w:sz w:val="22"/>
          <w:szCs w:val="22"/>
        </w:rPr>
      </w:pPr>
    </w:p>
    <w:p w14:paraId="6D2463B9" w14:textId="1E8D146A" w:rsidR="007F41AA" w:rsidRPr="007B46B5" w:rsidRDefault="007150BA" w:rsidP="0082200F">
      <w:pPr>
        <w:pStyle w:val="Naslov1"/>
        <w:spacing w:before="0" w:after="120"/>
        <w:rPr>
          <w:rFonts w:ascii="Calibri" w:hAnsi="Calibri" w:cs="Calibri"/>
          <w:bCs/>
          <w:color w:val="00B050"/>
          <w:sz w:val="22"/>
          <w:szCs w:val="22"/>
          <w:u w:val="single"/>
        </w:rPr>
      </w:pPr>
      <w:r>
        <w:rPr>
          <w:rFonts w:ascii="Calibri" w:hAnsi="Calibri" w:cs="Calibri"/>
          <w:bCs/>
          <w:color w:val="00B050"/>
          <w:sz w:val="22"/>
          <w:szCs w:val="22"/>
          <w:u w:val="single"/>
        </w:rPr>
        <w:t>II</w:t>
      </w:r>
      <w:r w:rsidR="007B46B5">
        <w:rPr>
          <w:rFonts w:ascii="Calibri" w:hAnsi="Calibri" w:cs="Calibri"/>
          <w:bCs/>
          <w:color w:val="00B050"/>
          <w:sz w:val="22"/>
          <w:szCs w:val="22"/>
          <w:u w:val="single"/>
        </w:rPr>
        <w:t xml:space="preserve">. </w:t>
      </w:r>
      <w:r w:rsidR="004546AB" w:rsidRPr="007B46B5">
        <w:rPr>
          <w:rFonts w:ascii="Calibri" w:hAnsi="Calibri" w:cs="Calibri"/>
          <w:bCs/>
          <w:color w:val="00B050"/>
          <w:sz w:val="22"/>
          <w:szCs w:val="22"/>
          <w:u w:val="single"/>
        </w:rPr>
        <w:t xml:space="preserve">UGOTAVLJANJE SPOSOBNOSTI  </w:t>
      </w:r>
    </w:p>
    <w:p w14:paraId="46C058FB" w14:textId="77777777" w:rsidR="005D7920" w:rsidRPr="00477C2C" w:rsidRDefault="00824554" w:rsidP="00137DFF">
      <w:pPr>
        <w:pStyle w:val="Noga"/>
        <w:spacing w:after="120"/>
        <w:jc w:val="both"/>
        <w:rPr>
          <w:rFonts w:asciiTheme="minorHAnsi" w:hAnsiTheme="minorHAnsi"/>
          <w:color w:val="00B050"/>
          <w:sz w:val="22"/>
          <w:szCs w:val="22"/>
        </w:rPr>
      </w:pPr>
      <w:proofErr w:type="spellStart"/>
      <w:r w:rsidRPr="00477C2C">
        <w:rPr>
          <w:rFonts w:asciiTheme="minorHAnsi" w:hAnsiTheme="minorHAnsi"/>
          <w:color w:val="00B050"/>
          <w:sz w:val="22"/>
          <w:szCs w:val="22"/>
        </w:rPr>
        <w:t>II.a</w:t>
      </w:r>
      <w:proofErr w:type="spellEnd"/>
      <w:r w:rsidR="00670D2C" w:rsidRPr="00477C2C">
        <w:rPr>
          <w:rFonts w:asciiTheme="minorHAnsi" w:hAnsiTheme="minorHAnsi"/>
          <w:color w:val="00B050"/>
          <w:sz w:val="22"/>
          <w:szCs w:val="22"/>
        </w:rPr>
        <w:t xml:space="preserve"> </w:t>
      </w:r>
      <w:r w:rsidR="003372C0" w:rsidRPr="00477C2C">
        <w:rPr>
          <w:rFonts w:asciiTheme="minorHAnsi" w:hAnsiTheme="minorHAnsi"/>
          <w:color w:val="00B050"/>
          <w:sz w:val="22"/>
          <w:szCs w:val="22"/>
        </w:rPr>
        <w:t>RAZLOGI ZA IZKLJUČITEV</w:t>
      </w:r>
      <w:r w:rsidR="00670D2C" w:rsidRPr="00477C2C">
        <w:rPr>
          <w:rFonts w:asciiTheme="minorHAnsi" w:hAnsiTheme="minorHAnsi"/>
          <w:color w:val="00B050"/>
          <w:sz w:val="22"/>
          <w:szCs w:val="22"/>
        </w:rPr>
        <w:t xml:space="preserve"> </w:t>
      </w:r>
    </w:p>
    <w:p w14:paraId="5097DAD0" w14:textId="20234450" w:rsidR="00E926EB" w:rsidRPr="0083770F" w:rsidRDefault="00E926EB" w:rsidP="00E926EB">
      <w:pPr>
        <w:spacing w:after="120"/>
        <w:jc w:val="both"/>
        <w:rPr>
          <w:rFonts w:asciiTheme="minorHAnsi" w:hAnsiTheme="minorHAnsi"/>
          <w:sz w:val="22"/>
          <w:szCs w:val="22"/>
        </w:rPr>
      </w:pPr>
      <w:r w:rsidRPr="0083770F">
        <w:rPr>
          <w:rFonts w:asciiTheme="minorHAnsi" w:hAnsiTheme="minorHAnsi"/>
          <w:sz w:val="22"/>
          <w:szCs w:val="22"/>
        </w:rPr>
        <w:t>Naročnik bo iz sodelovanja v postopku javnega naročila izključil ponudnika, za katerega obstaja razlog za izključitev</w:t>
      </w:r>
      <w:r w:rsidR="001021F3">
        <w:rPr>
          <w:rFonts w:asciiTheme="minorHAnsi" w:hAnsiTheme="minorHAnsi"/>
          <w:sz w:val="22"/>
          <w:szCs w:val="22"/>
        </w:rPr>
        <w:t>, in sicer skladno s:</w:t>
      </w:r>
    </w:p>
    <w:p w14:paraId="18CE7DA0" w14:textId="3E1E34DE" w:rsidR="001021F3" w:rsidRPr="00D002DA" w:rsidRDefault="001021F3" w:rsidP="001021F3">
      <w:pPr>
        <w:pStyle w:val="Odstavekseznama"/>
        <w:numPr>
          <w:ilvl w:val="0"/>
          <w:numId w:val="43"/>
        </w:numPr>
        <w:spacing w:after="120"/>
        <w:ind w:left="284" w:hanging="284"/>
        <w:jc w:val="both"/>
        <w:rPr>
          <w:rFonts w:asciiTheme="minorHAnsi" w:hAnsiTheme="minorHAnsi"/>
          <w:sz w:val="22"/>
          <w:szCs w:val="22"/>
        </w:rPr>
      </w:pPr>
      <w:r w:rsidRPr="00D002DA">
        <w:rPr>
          <w:rFonts w:asciiTheme="minorHAnsi" w:hAnsiTheme="minorHAnsi"/>
          <w:color w:val="000000" w:themeColor="text1"/>
          <w:sz w:val="22"/>
          <w:szCs w:val="22"/>
        </w:rPr>
        <w:t>75. členom ZJN-3:</w:t>
      </w:r>
    </w:p>
    <w:p w14:paraId="44B629B5" w14:textId="77777777" w:rsidR="001021F3" w:rsidRPr="00D002DA" w:rsidRDefault="001021F3" w:rsidP="001021F3">
      <w:pPr>
        <w:numPr>
          <w:ilvl w:val="0"/>
          <w:numId w:val="2"/>
        </w:numPr>
        <w:tabs>
          <w:tab w:val="clear" w:pos="644"/>
          <w:tab w:val="num" w:pos="786"/>
        </w:tabs>
        <w:spacing w:after="60"/>
        <w:ind w:left="567" w:hanging="283"/>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1B6AE2A4" w14:textId="77777777" w:rsidR="001021F3" w:rsidRPr="00D002DA" w:rsidRDefault="001021F3" w:rsidP="001021F3">
      <w:pPr>
        <w:pStyle w:val="Odstavekseznama"/>
        <w:numPr>
          <w:ilvl w:val="0"/>
          <w:numId w:val="2"/>
        </w:numPr>
        <w:tabs>
          <w:tab w:val="clear" w:pos="644"/>
          <w:tab w:val="num" w:pos="786"/>
        </w:tabs>
        <w:spacing w:after="60"/>
        <w:ind w:left="567" w:hanging="283"/>
        <w:contextualSpacing w:val="0"/>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D002DA">
        <w:rPr>
          <w:rFonts w:asciiTheme="minorHAnsi" w:hAnsiTheme="minorHAnsi"/>
          <w:color w:val="000000" w:themeColor="text1"/>
          <w:sz w:val="18"/>
          <w:szCs w:val="18"/>
        </w:rPr>
        <w:t>(drugi odstavek 75. člena ZJN-3)</w:t>
      </w:r>
      <w:r w:rsidRPr="00D002DA">
        <w:rPr>
          <w:rFonts w:asciiTheme="minorHAnsi" w:hAnsiTheme="minorHAnsi"/>
          <w:color w:val="000000" w:themeColor="text1"/>
          <w:sz w:val="22"/>
          <w:szCs w:val="22"/>
        </w:rPr>
        <w:t>.</w:t>
      </w:r>
    </w:p>
    <w:p w14:paraId="6E8577E8" w14:textId="77777777" w:rsidR="001021F3" w:rsidRPr="00D002DA" w:rsidRDefault="001021F3" w:rsidP="001021F3">
      <w:pPr>
        <w:pStyle w:val="Odstavekseznama"/>
        <w:numPr>
          <w:ilvl w:val="0"/>
          <w:numId w:val="2"/>
        </w:numPr>
        <w:tabs>
          <w:tab w:val="clear" w:pos="644"/>
          <w:tab w:val="num" w:pos="786"/>
        </w:tabs>
        <w:spacing w:after="60"/>
        <w:ind w:left="567" w:hanging="283"/>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D002DA">
        <w:rPr>
          <w:rFonts w:asciiTheme="minorHAnsi" w:hAnsiTheme="minorHAnsi"/>
          <w:color w:val="000000" w:themeColor="text1"/>
          <w:sz w:val="18"/>
          <w:szCs w:val="18"/>
        </w:rPr>
        <w:t>(drugi odstavek 75. člena ZJN-3)</w:t>
      </w:r>
      <w:r w:rsidRPr="00D002DA">
        <w:rPr>
          <w:rFonts w:asciiTheme="minorHAnsi" w:hAnsiTheme="minorHAnsi"/>
          <w:color w:val="000000" w:themeColor="text1"/>
          <w:sz w:val="22"/>
          <w:szCs w:val="22"/>
        </w:rPr>
        <w:t xml:space="preserve">. </w:t>
      </w:r>
    </w:p>
    <w:p w14:paraId="1155E051" w14:textId="77777777" w:rsidR="001021F3" w:rsidRPr="00D002DA" w:rsidRDefault="001021F3" w:rsidP="001021F3">
      <w:pPr>
        <w:numPr>
          <w:ilvl w:val="0"/>
          <w:numId w:val="2"/>
        </w:numPr>
        <w:tabs>
          <w:tab w:val="clear" w:pos="644"/>
          <w:tab w:val="num" w:pos="786"/>
        </w:tabs>
        <w:spacing w:after="60"/>
        <w:ind w:left="567" w:hanging="283"/>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002DA">
        <w:rPr>
          <w:rFonts w:asciiTheme="minorHAnsi" w:hAnsiTheme="minorHAnsi"/>
          <w:color w:val="000000" w:themeColor="text1"/>
          <w:sz w:val="18"/>
          <w:szCs w:val="22"/>
        </w:rPr>
        <w:t>(a točka četrtega odstavka 75. člena ZJN-3)</w:t>
      </w:r>
      <w:r w:rsidRPr="00D002DA">
        <w:rPr>
          <w:rFonts w:asciiTheme="minorHAnsi" w:hAnsiTheme="minorHAnsi"/>
          <w:color w:val="000000" w:themeColor="text1"/>
          <w:sz w:val="22"/>
          <w:szCs w:val="22"/>
        </w:rPr>
        <w:t>.</w:t>
      </w:r>
    </w:p>
    <w:p w14:paraId="268B3F98" w14:textId="77777777" w:rsidR="001021F3" w:rsidRPr="00D002DA" w:rsidRDefault="001021F3" w:rsidP="001021F3">
      <w:pPr>
        <w:numPr>
          <w:ilvl w:val="0"/>
          <w:numId w:val="2"/>
        </w:numPr>
        <w:tabs>
          <w:tab w:val="clear" w:pos="644"/>
          <w:tab w:val="num" w:pos="786"/>
        </w:tabs>
        <w:spacing w:after="120"/>
        <w:ind w:left="567" w:hanging="283"/>
        <w:jc w:val="both"/>
        <w:rPr>
          <w:rFonts w:asciiTheme="minorHAnsi" w:hAnsiTheme="minorHAnsi"/>
          <w:sz w:val="22"/>
          <w:szCs w:val="22"/>
        </w:rPr>
      </w:pPr>
      <w:r w:rsidRPr="00D002DA">
        <w:rPr>
          <w:rFonts w:asciiTheme="minorHAnsi" w:hAnsiTheme="minorHAnsi"/>
          <w:color w:val="000000" w:themeColor="text1"/>
          <w:sz w:val="22"/>
          <w:szCs w:val="22"/>
        </w:rPr>
        <w:t xml:space="preserve">Če </w:t>
      </w:r>
      <w:r w:rsidRPr="00D002D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002DA">
        <w:rPr>
          <w:rFonts w:asciiTheme="minorHAnsi" w:hAnsiTheme="minorHAnsi"/>
          <w:sz w:val="18"/>
          <w:szCs w:val="18"/>
        </w:rPr>
        <w:t>(b točka četrtega odstavka 75. člena ZJN-3)</w:t>
      </w:r>
      <w:r w:rsidRPr="00D002DA">
        <w:rPr>
          <w:rFonts w:asciiTheme="minorHAnsi" w:hAnsiTheme="minorHAnsi"/>
          <w:sz w:val="22"/>
          <w:szCs w:val="22"/>
        </w:rPr>
        <w:t>.</w:t>
      </w:r>
    </w:p>
    <w:p w14:paraId="47137E97" w14:textId="77777777" w:rsidR="001021F3" w:rsidRPr="00D002DA" w:rsidRDefault="001021F3" w:rsidP="001021F3">
      <w:pPr>
        <w:pStyle w:val="Odstavekseznama"/>
        <w:numPr>
          <w:ilvl w:val="0"/>
          <w:numId w:val="45"/>
        </w:numPr>
        <w:spacing w:after="120"/>
        <w:ind w:left="284" w:hanging="284"/>
        <w:contextualSpacing w:val="0"/>
        <w:jc w:val="both"/>
        <w:rPr>
          <w:rFonts w:asciiTheme="minorHAnsi" w:hAnsiTheme="minorHAnsi"/>
          <w:sz w:val="22"/>
          <w:szCs w:val="22"/>
        </w:rPr>
      </w:pPr>
      <w:r w:rsidRPr="00D002DA">
        <w:rPr>
          <w:rFonts w:asciiTheme="minorHAnsi" w:hAnsiTheme="minorHAnsi"/>
          <w:sz w:val="22"/>
          <w:szCs w:val="22"/>
        </w:rPr>
        <w:t>sprejetim sklepom Sveta Evropske unije (Sklepa sveta (SZVP) 2022/578 z dne 8. 4. 2022):</w:t>
      </w:r>
    </w:p>
    <w:p w14:paraId="51EC2E90" w14:textId="77777777" w:rsidR="001021F3" w:rsidRPr="00D002DA" w:rsidRDefault="001021F3" w:rsidP="001021F3">
      <w:pPr>
        <w:pStyle w:val="Odstavekseznama"/>
        <w:numPr>
          <w:ilvl w:val="0"/>
          <w:numId w:val="44"/>
        </w:numPr>
        <w:ind w:left="567" w:hanging="283"/>
        <w:jc w:val="both"/>
        <w:rPr>
          <w:rFonts w:asciiTheme="minorHAnsi" w:hAnsiTheme="minorHAnsi"/>
          <w:sz w:val="22"/>
          <w:szCs w:val="22"/>
        </w:rPr>
      </w:pPr>
      <w:r w:rsidRPr="00D002DA">
        <w:rPr>
          <w:rFonts w:asciiTheme="minorHAnsi" w:hAnsiTheme="minorHAnsi"/>
          <w:sz w:val="22"/>
          <w:szCs w:val="22"/>
        </w:rPr>
        <w:t>Če je ponudnik:</w:t>
      </w:r>
    </w:p>
    <w:p w14:paraId="6CC31DA1" w14:textId="77777777" w:rsidR="001021F3" w:rsidRPr="00D002DA" w:rsidRDefault="001021F3" w:rsidP="001021F3">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ruski državljan ali fizična ali pravna oseba, subjekt ali organ s sedežem v Rusiji;</w:t>
      </w:r>
    </w:p>
    <w:p w14:paraId="1454A918" w14:textId="77777777" w:rsidR="001021F3" w:rsidRPr="00D002DA" w:rsidRDefault="001021F3" w:rsidP="001021F3">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lastRenderedPageBreak/>
        <w:t>-</w:t>
      </w:r>
      <w:r w:rsidRPr="00D002D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EE7BE16" w14:textId="77777777" w:rsidR="001021F3" w:rsidRPr="00D002DA" w:rsidRDefault="001021F3" w:rsidP="001021F3">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B740697" w14:textId="77777777" w:rsidR="001021F3" w:rsidRPr="00981FAD" w:rsidRDefault="001021F3" w:rsidP="001021F3">
      <w:pPr>
        <w:pStyle w:val="Odstavekseznama"/>
        <w:spacing w:after="120"/>
        <w:ind w:left="567"/>
        <w:contextualSpacing w:val="0"/>
        <w:jc w:val="both"/>
        <w:rPr>
          <w:rFonts w:asciiTheme="minorHAnsi" w:hAnsiTheme="minorHAnsi"/>
          <w:sz w:val="22"/>
          <w:szCs w:val="22"/>
        </w:rPr>
      </w:pPr>
      <w:r w:rsidRPr="00D002DA">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w:t>
      </w:r>
      <w:r w:rsidRPr="00981FAD">
        <w:rPr>
          <w:rFonts w:asciiTheme="minorHAnsi" w:eastAsiaTheme="minorHAnsi" w:hAnsiTheme="minorHAnsi" w:cstheme="minorHAnsi"/>
          <w:sz w:val="22"/>
          <w:szCs w:val="22"/>
          <w:lang w:eastAsia="en-US"/>
        </w:rPr>
        <w:t>10 odstotkov vrednosti naročil</w:t>
      </w:r>
      <w:r w:rsidRPr="00981FAD">
        <w:rPr>
          <w:rStyle w:val="Sprotnaopomba-sklic"/>
          <w:rFonts w:asciiTheme="minorHAnsi" w:eastAsiaTheme="minorHAnsi" w:hAnsiTheme="minorHAnsi" w:cstheme="minorHAnsi"/>
          <w:sz w:val="22"/>
          <w:szCs w:val="22"/>
          <w:lang w:eastAsia="en-US"/>
        </w:rPr>
        <w:footnoteReference w:id="2"/>
      </w:r>
    </w:p>
    <w:p w14:paraId="29BBEEC4" w14:textId="7E98AE2D" w:rsidR="00E926EB" w:rsidRPr="00981FAD" w:rsidRDefault="00E926EB" w:rsidP="00A42FBC">
      <w:pPr>
        <w:spacing w:after="120"/>
        <w:jc w:val="both"/>
        <w:rPr>
          <w:rFonts w:asciiTheme="minorHAnsi" w:hAnsiTheme="minorHAnsi"/>
          <w:sz w:val="22"/>
          <w:szCs w:val="22"/>
        </w:rPr>
      </w:pPr>
      <w:r w:rsidRPr="00981FAD">
        <w:rPr>
          <w:rFonts w:asciiTheme="minorHAnsi" w:hAnsiTheme="minorHAnsi"/>
          <w:sz w:val="22"/>
          <w:szCs w:val="22"/>
        </w:rPr>
        <w:t xml:space="preserve">Ponudnik potrdi neobstoj izključitvenih razlogov z izpolnjenim in podpisanim obrazcem </w:t>
      </w:r>
      <w:r w:rsidR="00436F84" w:rsidRPr="00981FAD">
        <w:rPr>
          <w:rFonts w:asciiTheme="minorHAnsi" w:hAnsiTheme="minorHAnsi"/>
          <w:sz w:val="22"/>
          <w:szCs w:val="22"/>
        </w:rPr>
        <w:t>S</w:t>
      </w:r>
      <w:r w:rsidRPr="00981FAD">
        <w:rPr>
          <w:rFonts w:asciiTheme="minorHAnsi" w:hAnsiTheme="minorHAnsi"/>
          <w:sz w:val="22"/>
          <w:szCs w:val="22"/>
        </w:rPr>
        <w:t xml:space="preserve">-4 </w:t>
      </w:r>
      <w:r w:rsidRPr="00981FAD">
        <w:rPr>
          <w:rFonts w:asciiTheme="minorHAnsi" w:hAnsiTheme="minorHAnsi"/>
          <w:b/>
          <w:sz w:val="22"/>
          <w:szCs w:val="22"/>
        </w:rPr>
        <w:t>»Izjava o sposobnosti«</w:t>
      </w:r>
      <w:r w:rsidR="00A42FBC" w:rsidRPr="00981FAD">
        <w:rPr>
          <w:rFonts w:asciiTheme="minorHAnsi" w:hAnsiTheme="minorHAnsi"/>
          <w:b/>
          <w:sz w:val="22"/>
          <w:szCs w:val="22"/>
        </w:rPr>
        <w:t>, naročnik pa si pridružuje pravico, da tudi sam preveri neobstoj izključitvenih razlogov.</w:t>
      </w:r>
    </w:p>
    <w:p w14:paraId="000634F5" w14:textId="77777777" w:rsidR="00436F84" w:rsidRPr="00981FAD" w:rsidRDefault="00436F84" w:rsidP="00436F84">
      <w:pPr>
        <w:jc w:val="both"/>
        <w:rPr>
          <w:rFonts w:asciiTheme="minorHAnsi" w:hAnsiTheme="minorHAnsi"/>
          <w:bCs/>
          <w:sz w:val="22"/>
          <w:szCs w:val="22"/>
        </w:rPr>
      </w:pPr>
      <w:r w:rsidRPr="00981FAD">
        <w:rPr>
          <w:rFonts w:asciiTheme="minorHAnsi" w:hAnsiTheme="minorHAnsi"/>
          <w:bCs/>
          <w:sz w:val="22"/>
          <w:szCs w:val="22"/>
        </w:rPr>
        <w:t xml:space="preserve">Kar je določeno v tem razdelku </w:t>
      </w:r>
      <w:proofErr w:type="spellStart"/>
      <w:r w:rsidRPr="00981FAD">
        <w:rPr>
          <w:rFonts w:asciiTheme="minorHAnsi" w:hAnsiTheme="minorHAnsi"/>
          <w:bCs/>
          <w:sz w:val="22"/>
          <w:szCs w:val="22"/>
        </w:rPr>
        <w:t>II.a</w:t>
      </w:r>
      <w:proofErr w:type="spellEnd"/>
      <w:r w:rsidRPr="00981FAD">
        <w:rPr>
          <w:rFonts w:asciiTheme="minorHAnsi" w:hAnsiTheme="minorHAnsi"/>
          <w:bCs/>
          <w:sz w:val="22"/>
          <w:szCs w:val="22"/>
        </w:rPr>
        <w:t>, velja za vse sodelujoče ponudnike v primeru skupne ponudbe, smiselno in ob upoštevanju 81. člena ZJN-3 pa tudi za podizvajalca in drug gospodarski subjekt, na katerega zmogljivost se sklicuje ponudnik.</w:t>
      </w:r>
    </w:p>
    <w:p w14:paraId="50F20B70" w14:textId="77777777" w:rsidR="00436F84" w:rsidRDefault="00436F84" w:rsidP="00872691">
      <w:pPr>
        <w:jc w:val="both"/>
        <w:rPr>
          <w:rFonts w:asciiTheme="minorHAnsi" w:hAnsiTheme="minorHAnsi"/>
          <w:b/>
          <w:sz w:val="22"/>
          <w:szCs w:val="22"/>
        </w:rPr>
      </w:pPr>
    </w:p>
    <w:p w14:paraId="228A1C72" w14:textId="0067D973" w:rsidR="005D519C" w:rsidRPr="00E31D00" w:rsidRDefault="005D519C" w:rsidP="00D9479C">
      <w:pPr>
        <w:pStyle w:val="Noga"/>
        <w:spacing w:after="120"/>
        <w:jc w:val="both"/>
        <w:rPr>
          <w:rFonts w:asciiTheme="minorHAnsi" w:hAnsiTheme="minorHAnsi"/>
          <w:color w:val="00B050"/>
          <w:sz w:val="22"/>
          <w:szCs w:val="22"/>
        </w:rPr>
      </w:pPr>
      <w:proofErr w:type="spellStart"/>
      <w:r w:rsidRPr="00E31D00">
        <w:rPr>
          <w:rFonts w:asciiTheme="minorHAnsi" w:hAnsiTheme="minorHAnsi"/>
          <w:color w:val="00B050"/>
          <w:sz w:val="22"/>
          <w:szCs w:val="22"/>
        </w:rPr>
        <w:t>II.b</w:t>
      </w:r>
      <w:proofErr w:type="spellEnd"/>
      <w:r w:rsidRPr="00E31D00">
        <w:rPr>
          <w:rFonts w:asciiTheme="minorHAnsi" w:hAnsiTheme="minorHAnsi"/>
          <w:color w:val="00B050"/>
          <w:sz w:val="22"/>
          <w:szCs w:val="22"/>
        </w:rPr>
        <w:t xml:space="preserve"> POGOJ</w:t>
      </w:r>
      <w:r w:rsidR="00AF60A6" w:rsidRPr="00E31D00">
        <w:rPr>
          <w:rFonts w:asciiTheme="minorHAnsi" w:hAnsiTheme="minorHAnsi"/>
          <w:color w:val="00B050"/>
          <w:sz w:val="22"/>
          <w:szCs w:val="22"/>
        </w:rPr>
        <w:t>I</w:t>
      </w:r>
      <w:r w:rsidRPr="00E31D00">
        <w:rPr>
          <w:rFonts w:asciiTheme="minorHAnsi" w:hAnsiTheme="minorHAnsi"/>
          <w:color w:val="00B050"/>
          <w:sz w:val="22"/>
          <w:szCs w:val="22"/>
        </w:rPr>
        <w:t xml:space="preserve"> ZA SODELOVANJE</w:t>
      </w:r>
    </w:p>
    <w:p w14:paraId="1D746BC7" w14:textId="77777777" w:rsidR="00A1518B" w:rsidRPr="00E31D00" w:rsidRDefault="00A1518B" w:rsidP="00A1518B">
      <w:pPr>
        <w:pStyle w:val="Noga"/>
        <w:spacing w:after="120"/>
        <w:jc w:val="both"/>
        <w:rPr>
          <w:rFonts w:ascii="Calibri" w:hAnsi="Calibri" w:cs="Calibri"/>
          <w:i/>
          <w:smallCaps/>
          <w:sz w:val="22"/>
          <w:szCs w:val="22"/>
        </w:rPr>
      </w:pPr>
      <w:r w:rsidRPr="00E31D00">
        <w:rPr>
          <w:rFonts w:ascii="Calibri" w:hAnsi="Calibri" w:cs="Calibri"/>
          <w:i/>
          <w:smallCaps/>
          <w:sz w:val="22"/>
          <w:szCs w:val="22"/>
        </w:rPr>
        <w:t>ustreznost za opravljanje poklicne dejavnosti</w:t>
      </w:r>
    </w:p>
    <w:p w14:paraId="21E896A9" w14:textId="77777777" w:rsidR="00436F84" w:rsidRPr="00D002DA" w:rsidRDefault="00436F84" w:rsidP="009113FE">
      <w:pPr>
        <w:pStyle w:val="Odstavekseznama"/>
        <w:numPr>
          <w:ilvl w:val="0"/>
          <w:numId w:val="3"/>
        </w:numPr>
        <w:ind w:left="284" w:hanging="284"/>
        <w:contextualSpacing w:val="0"/>
        <w:jc w:val="both"/>
        <w:rPr>
          <w:rFonts w:asciiTheme="minorHAnsi" w:hAnsiTheme="minorHAnsi"/>
          <w:sz w:val="22"/>
          <w:szCs w:val="22"/>
        </w:rPr>
      </w:pPr>
      <w:bookmarkStart w:id="6" w:name="_Hlk426772"/>
      <w:r w:rsidRPr="00D002DA">
        <w:rPr>
          <w:rFonts w:asciiTheme="minorHAnsi" w:hAnsiTheme="minorHAnsi"/>
          <w:sz w:val="22"/>
          <w:szCs w:val="22"/>
        </w:rPr>
        <w:t>Gospodarski subjekt je vpisan v sodni/poslovni register RS oziroma poklicni/poslovni register, ki se vodi v državi članici EU, v kateri ima svoj sedež</w:t>
      </w:r>
      <w:r>
        <w:rPr>
          <w:rFonts w:asciiTheme="minorHAnsi" w:hAnsiTheme="minorHAnsi"/>
          <w:sz w:val="22"/>
          <w:szCs w:val="22"/>
        </w:rPr>
        <w:t>.</w:t>
      </w:r>
    </w:p>
    <w:p w14:paraId="63D45F70" w14:textId="6A69C28E" w:rsidR="00807861" w:rsidRDefault="001E0DF7" w:rsidP="009113FE">
      <w:pPr>
        <w:pStyle w:val="Noga"/>
        <w:ind w:left="567"/>
        <w:jc w:val="both"/>
        <w:rPr>
          <w:rFonts w:ascii="Calibri" w:hAnsi="Calibri" w:cs="Calibri"/>
          <w:i/>
          <w:color w:val="00B050"/>
          <w:sz w:val="22"/>
          <w:szCs w:val="22"/>
        </w:rPr>
      </w:pPr>
      <w:r>
        <w:rPr>
          <w:rFonts w:ascii="Calibri" w:hAnsi="Calibri" w:cs="Calibri"/>
          <w:i/>
          <w:color w:val="00B050"/>
          <w:sz w:val="22"/>
          <w:szCs w:val="22"/>
        </w:rPr>
        <w:t>(</w:t>
      </w:r>
      <w:r w:rsidR="00807861" w:rsidRPr="00807861">
        <w:rPr>
          <w:rFonts w:ascii="Calibri" w:hAnsi="Calibri" w:cs="Calibri"/>
          <w:i/>
          <w:color w:val="00B050"/>
          <w:sz w:val="22"/>
          <w:szCs w:val="22"/>
        </w:rPr>
        <w:t xml:space="preserve">Pogoj 1. </w:t>
      </w:r>
      <w:r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bookmarkEnd w:id="6"/>
    <w:p w14:paraId="04FD76A5" w14:textId="0AE0C540" w:rsidR="00872691" w:rsidRPr="004D792B" w:rsidRDefault="00872691" w:rsidP="009113FE">
      <w:pPr>
        <w:spacing w:after="120"/>
        <w:ind w:left="567"/>
        <w:jc w:val="both"/>
        <w:rPr>
          <w:rFonts w:asciiTheme="minorHAnsi" w:hAnsiTheme="minorHAnsi"/>
          <w:i/>
          <w:iCs/>
          <w:sz w:val="22"/>
          <w:szCs w:val="22"/>
        </w:rPr>
      </w:pPr>
      <w:r w:rsidRPr="004D792B">
        <w:rPr>
          <w:rFonts w:asciiTheme="minorHAnsi" w:hAnsiTheme="minorHAnsi"/>
          <w:i/>
          <w:sz w:val="22"/>
          <w:szCs w:val="22"/>
          <w:u w:val="single"/>
        </w:rPr>
        <w:t>Zahtevano dokazilo:</w:t>
      </w:r>
      <w:r w:rsidRPr="004D792B">
        <w:rPr>
          <w:rFonts w:asciiTheme="minorHAnsi" w:hAnsiTheme="minorHAnsi"/>
          <w:i/>
          <w:iCs/>
          <w:sz w:val="22"/>
          <w:szCs w:val="22"/>
        </w:rPr>
        <w:t xml:space="preserve"> </w:t>
      </w:r>
      <w:bookmarkStart w:id="7" w:name="_Hlk151362364"/>
      <w:r w:rsidRPr="004D792B">
        <w:rPr>
          <w:rFonts w:asciiTheme="minorHAnsi" w:hAnsiTheme="minorHAnsi"/>
          <w:i/>
          <w:iCs/>
          <w:sz w:val="22"/>
          <w:szCs w:val="22"/>
        </w:rPr>
        <w:t>ustrezno izpolnjen/i in podpisan/i obraz/</w:t>
      </w:r>
      <w:proofErr w:type="spellStart"/>
      <w:r w:rsidRPr="004D792B">
        <w:rPr>
          <w:rFonts w:asciiTheme="minorHAnsi" w:hAnsiTheme="minorHAnsi"/>
          <w:i/>
          <w:iCs/>
          <w:sz w:val="22"/>
          <w:szCs w:val="22"/>
        </w:rPr>
        <w:t>ec</w:t>
      </w:r>
      <w:proofErr w:type="spellEnd"/>
      <w:r w:rsidRPr="004D792B">
        <w:rPr>
          <w:rFonts w:asciiTheme="minorHAnsi" w:hAnsiTheme="minorHAnsi"/>
          <w:i/>
          <w:iCs/>
          <w:sz w:val="22"/>
          <w:szCs w:val="22"/>
        </w:rPr>
        <w:t>/</w:t>
      </w:r>
      <w:proofErr w:type="spellStart"/>
      <w:r w:rsidRPr="004D792B">
        <w:rPr>
          <w:rFonts w:asciiTheme="minorHAnsi" w:hAnsiTheme="minorHAnsi"/>
          <w:i/>
          <w:iCs/>
          <w:sz w:val="22"/>
          <w:szCs w:val="22"/>
        </w:rPr>
        <w:t>ci</w:t>
      </w:r>
      <w:proofErr w:type="spellEnd"/>
      <w:r w:rsidRPr="004D792B">
        <w:rPr>
          <w:rFonts w:asciiTheme="minorHAnsi" w:hAnsiTheme="minorHAnsi"/>
          <w:i/>
          <w:iCs/>
          <w:sz w:val="22"/>
          <w:szCs w:val="22"/>
        </w:rPr>
        <w:t xml:space="preserve"> N-4 »</w:t>
      </w:r>
      <w:r w:rsidRPr="004D792B">
        <w:rPr>
          <w:rFonts w:asciiTheme="minorHAnsi" w:hAnsiTheme="minorHAnsi"/>
          <w:b/>
          <w:bCs/>
          <w:i/>
          <w:iCs/>
          <w:sz w:val="22"/>
          <w:szCs w:val="22"/>
        </w:rPr>
        <w:t>Izjava o sposobnosti</w:t>
      </w:r>
      <w:r w:rsidRPr="004D792B">
        <w:rPr>
          <w:rFonts w:asciiTheme="minorHAnsi" w:hAnsiTheme="minorHAnsi"/>
          <w:i/>
          <w:iCs/>
          <w:sz w:val="22"/>
          <w:szCs w:val="22"/>
        </w:rPr>
        <w:t>«</w:t>
      </w:r>
      <w:bookmarkEnd w:id="7"/>
      <w:r w:rsidRPr="004D792B">
        <w:rPr>
          <w:rFonts w:asciiTheme="minorHAnsi" w:hAnsiTheme="minorHAnsi"/>
          <w:i/>
          <w:iCs/>
          <w:sz w:val="22"/>
          <w:szCs w:val="22"/>
        </w:rPr>
        <w:t xml:space="preserve"> za vsak gospodarski subjekt posebej. </w:t>
      </w:r>
    </w:p>
    <w:p w14:paraId="0B6E1989" w14:textId="429F6FFA" w:rsidR="0082384D" w:rsidRPr="000733E2" w:rsidRDefault="0082384D" w:rsidP="009113FE">
      <w:pPr>
        <w:pStyle w:val="Odstavekseznama"/>
        <w:numPr>
          <w:ilvl w:val="0"/>
          <w:numId w:val="3"/>
        </w:numPr>
        <w:ind w:left="284" w:hanging="284"/>
        <w:contextualSpacing w:val="0"/>
        <w:jc w:val="both"/>
        <w:rPr>
          <w:rFonts w:asciiTheme="minorHAnsi" w:hAnsiTheme="minorHAnsi"/>
          <w:sz w:val="22"/>
          <w:szCs w:val="22"/>
        </w:rPr>
      </w:pPr>
      <w:bookmarkStart w:id="8" w:name="_Hlk51146182"/>
      <w:r w:rsidRPr="0082384D">
        <w:rPr>
          <w:rFonts w:asciiTheme="minorHAnsi" w:hAnsiTheme="minorHAnsi"/>
          <w:sz w:val="22"/>
          <w:szCs w:val="22"/>
        </w:rPr>
        <w:t>Gospodarski subjekt</w:t>
      </w:r>
      <w:r>
        <w:rPr>
          <w:rFonts w:asciiTheme="minorHAnsi" w:hAnsiTheme="minorHAnsi"/>
          <w:sz w:val="22"/>
          <w:szCs w:val="22"/>
        </w:rPr>
        <w:t xml:space="preserve"> </w:t>
      </w:r>
      <w:r w:rsidRPr="000733E2">
        <w:rPr>
          <w:rFonts w:asciiTheme="minorHAnsi" w:hAnsiTheme="minorHAnsi"/>
          <w:b/>
          <w:bCs/>
          <w:sz w:val="22"/>
          <w:szCs w:val="22"/>
        </w:rPr>
        <w:t>opravlja dejavnost medicine dela za izvajanje zdravstvenih pregledov delavcev in razpolaga z odločbo oz. dovoljenjem pristojnega organa o podelitvi koncesije za opravljanje dejavnosti</w:t>
      </w:r>
      <w:r w:rsidRPr="0082384D">
        <w:rPr>
          <w:rFonts w:asciiTheme="minorHAnsi" w:hAnsiTheme="minorHAnsi"/>
          <w:sz w:val="22"/>
          <w:szCs w:val="22"/>
        </w:rPr>
        <w:t xml:space="preserve"> (velja za pravne ali fizične osebe v smislu 34. člena Zakona o varnosti in zdravju pri delu</w:t>
      </w:r>
      <w:r>
        <w:rPr>
          <w:rFonts w:asciiTheme="minorHAnsi" w:hAnsiTheme="minorHAnsi"/>
          <w:sz w:val="22"/>
          <w:szCs w:val="22"/>
        </w:rPr>
        <w:t xml:space="preserve"> </w:t>
      </w:r>
      <w:r w:rsidRPr="0082384D">
        <w:rPr>
          <w:rFonts w:asciiTheme="minorHAnsi" w:hAnsiTheme="minorHAnsi"/>
          <w:sz w:val="22"/>
          <w:szCs w:val="22"/>
        </w:rPr>
        <w:t>(Uradni list RS, št. 43/2011)</w:t>
      </w:r>
      <w:r w:rsidR="009113FE">
        <w:rPr>
          <w:rFonts w:asciiTheme="minorHAnsi" w:hAnsiTheme="minorHAnsi"/>
          <w:sz w:val="22"/>
          <w:szCs w:val="22"/>
        </w:rPr>
        <w:t>)</w:t>
      </w:r>
      <w:r w:rsidRPr="0082384D">
        <w:rPr>
          <w:rFonts w:asciiTheme="minorHAnsi" w:hAnsiTheme="minorHAnsi"/>
          <w:sz w:val="22"/>
          <w:szCs w:val="22"/>
        </w:rPr>
        <w:t>.</w:t>
      </w:r>
    </w:p>
    <w:bookmarkEnd w:id="8"/>
    <w:p w14:paraId="1FB88DDC" w14:textId="2EA1C54E" w:rsidR="0082384D" w:rsidRPr="00B87161" w:rsidRDefault="0082384D" w:rsidP="009113FE">
      <w:pPr>
        <w:pStyle w:val="Odstavekseznama"/>
        <w:ind w:left="567"/>
        <w:contextualSpacing w:val="0"/>
        <w:rPr>
          <w:rFonts w:ascii="Calibri" w:hAnsi="Calibri" w:cs="Calibri"/>
          <w:i/>
          <w:color w:val="00B050"/>
          <w:sz w:val="22"/>
          <w:szCs w:val="22"/>
        </w:rPr>
      </w:pPr>
      <w:r w:rsidRPr="00B87161">
        <w:rPr>
          <w:rFonts w:ascii="Calibri" w:hAnsi="Calibri" w:cs="Calibri"/>
          <w:i/>
          <w:color w:val="00B050"/>
          <w:sz w:val="22"/>
          <w:szCs w:val="22"/>
        </w:rPr>
        <w:t xml:space="preserve">(Pogoj </w:t>
      </w:r>
      <w:r>
        <w:rPr>
          <w:rFonts w:ascii="Calibri" w:hAnsi="Calibri" w:cs="Calibri"/>
          <w:i/>
          <w:color w:val="00B050"/>
          <w:sz w:val="22"/>
          <w:szCs w:val="22"/>
        </w:rPr>
        <w:t>2</w:t>
      </w:r>
      <w:r w:rsidRPr="00B87161">
        <w:rPr>
          <w:rFonts w:ascii="Calibri" w:hAnsi="Calibri" w:cs="Calibri"/>
          <w:i/>
          <w:color w:val="00B050"/>
          <w:sz w:val="22"/>
          <w:szCs w:val="22"/>
        </w:rPr>
        <w:t>. mora v celoti izpolnjevati ponudnik ali poslovodeči partner v skupni ponudbi.)</w:t>
      </w:r>
    </w:p>
    <w:p w14:paraId="19A4B559" w14:textId="0F1B0659" w:rsidR="00872691" w:rsidRPr="0082200F" w:rsidRDefault="00872691" w:rsidP="009113FE">
      <w:pPr>
        <w:pStyle w:val="Odstavekseznama"/>
        <w:spacing w:after="120"/>
        <w:ind w:left="567"/>
        <w:contextualSpacing w:val="0"/>
        <w:jc w:val="both"/>
        <w:rPr>
          <w:rFonts w:asciiTheme="minorHAnsi" w:hAnsiTheme="minorHAnsi"/>
          <w:bCs/>
          <w:snapToGrid w:val="0"/>
          <w:sz w:val="22"/>
          <w:szCs w:val="22"/>
          <w:lang w:eastAsia="en-US"/>
        </w:rPr>
      </w:pPr>
      <w:r w:rsidRPr="0082200F">
        <w:rPr>
          <w:rFonts w:asciiTheme="minorHAnsi" w:hAnsiTheme="minorHAnsi"/>
          <w:i/>
          <w:sz w:val="22"/>
          <w:szCs w:val="22"/>
          <w:u w:val="single"/>
        </w:rPr>
        <w:t>Zahtevano dokazilo:</w:t>
      </w:r>
      <w:r w:rsidR="009113FE" w:rsidRPr="0082200F">
        <w:t xml:space="preserve"> </w:t>
      </w:r>
      <w:r w:rsidR="009113FE" w:rsidRPr="0082200F">
        <w:rPr>
          <w:rFonts w:asciiTheme="minorHAnsi" w:hAnsiTheme="minorHAnsi"/>
          <w:i/>
          <w:sz w:val="22"/>
          <w:szCs w:val="22"/>
          <w:u w:val="single"/>
        </w:rPr>
        <w:t>ustrezno izpolnjen in podpisan obrazec N-4 »Izjava o sposobnosti«</w:t>
      </w:r>
      <w:r w:rsidRPr="0082200F">
        <w:rPr>
          <w:rFonts w:asciiTheme="minorHAnsi" w:hAnsiTheme="minorHAnsi"/>
          <w:i/>
          <w:iCs/>
          <w:sz w:val="22"/>
          <w:szCs w:val="22"/>
        </w:rPr>
        <w:t xml:space="preserve"> </w:t>
      </w:r>
      <w:r w:rsidR="009113FE" w:rsidRPr="0082200F">
        <w:rPr>
          <w:rFonts w:asciiTheme="minorHAnsi" w:hAnsiTheme="minorHAnsi"/>
          <w:i/>
          <w:iCs/>
          <w:sz w:val="22"/>
          <w:szCs w:val="22"/>
        </w:rPr>
        <w:t xml:space="preserve">in </w:t>
      </w:r>
      <w:proofErr w:type="spellStart"/>
      <w:r w:rsidRPr="0082200F">
        <w:rPr>
          <w:rFonts w:asciiTheme="minorHAnsi" w:hAnsiTheme="minorHAnsi"/>
          <w:snapToGrid w:val="0"/>
          <w:sz w:val="22"/>
          <w:szCs w:val="22"/>
          <w:lang w:eastAsia="en-US"/>
        </w:rPr>
        <w:t>skenogramom</w:t>
      </w:r>
      <w:proofErr w:type="spellEnd"/>
      <w:r w:rsidRPr="0082200F">
        <w:rPr>
          <w:rFonts w:asciiTheme="minorHAnsi" w:hAnsiTheme="minorHAnsi"/>
          <w:snapToGrid w:val="0"/>
          <w:sz w:val="22"/>
          <w:szCs w:val="22"/>
          <w:lang w:eastAsia="en-US"/>
        </w:rPr>
        <w:t xml:space="preserve"> ustrezne odločbe oz. dovoljenja izdanega s strani pristojnega organa</w:t>
      </w:r>
      <w:r w:rsidRPr="0082200F">
        <w:rPr>
          <w:rFonts w:asciiTheme="minorHAnsi" w:hAnsiTheme="minorHAnsi"/>
          <w:bCs/>
          <w:snapToGrid w:val="0"/>
          <w:sz w:val="22"/>
          <w:szCs w:val="22"/>
          <w:lang w:eastAsia="en-US"/>
        </w:rPr>
        <w:t>.</w:t>
      </w:r>
    </w:p>
    <w:p w14:paraId="179BB7FE" w14:textId="552B59D8" w:rsidR="009113FE" w:rsidRPr="004D792B" w:rsidRDefault="009113FE" w:rsidP="009113FE">
      <w:pPr>
        <w:spacing w:before="120" w:after="120"/>
        <w:jc w:val="both"/>
        <w:rPr>
          <w:rFonts w:asciiTheme="minorHAnsi" w:hAnsiTheme="minorHAnsi"/>
          <w:sz w:val="22"/>
          <w:szCs w:val="22"/>
        </w:rPr>
      </w:pPr>
      <w:r w:rsidRPr="004D792B">
        <w:rPr>
          <w:rFonts w:asciiTheme="minorHAnsi" w:hAnsiTheme="minorHAnsi"/>
          <w:sz w:val="22"/>
          <w:szCs w:val="22"/>
        </w:rPr>
        <w:t xml:space="preserve">Naročnik lahko kadar koli v postopku od ponudnika v skladu s 77. členom ZJN-3 zahteva predložitev dodatnih dokazil o izpolnjevanju navedenih pogojev.  </w:t>
      </w:r>
    </w:p>
    <w:p w14:paraId="4BEE4BDC" w14:textId="77777777" w:rsidR="009113FE" w:rsidRPr="004D792B" w:rsidRDefault="009113FE" w:rsidP="009113FE">
      <w:pPr>
        <w:jc w:val="both"/>
        <w:rPr>
          <w:rFonts w:asciiTheme="minorHAnsi" w:hAnsiTheme="minorHAnsi"/>
          <w:snapToGrid w:val="0"/>
          <w:sz w:val="22"/>
          <w:szCs w:val="22"/>
          <w:lang w:eastAsia="en-US"/>
        </w:rPr>
      </w:pPr>
      <w:r w:rsidRPr="004D792B">
        <w:rPr>
          <w:rFonts w:asciiTheme="minorHAnsi" w:hAnsiTheme="minorHAnsi"/>
          <w:snapToGrid w:val="0"/>
          <w:sz w:val="22"/>
          <w:szCs w:val="22"/>
          <w:lang w:eastAsia="en-US"/>
        </w:rPr>
        <w:t>Naročnik si pridržuje pravico do preverjanja verodostojnosti predloženih listin/dokazil.</w:t>
      </w:r>
    </w:p>
    <w:p w14:paraId="24E5C598" w14:textId="03BECE05" w:rsidR="009113FE" w:rsidRDefault="009113FE" w:rsidP="007B46B5">
      <w:pPr>
        <w:pStyle w:val="Odstavekseznama"/>
        <w:jc w:val="both"/>
        <w:rPr>
          <w:rFonts w:asciiTheme="minorHAnsi" w:hAnsiTheme="minorHAnsi"/>
          <w:i/>
          <w:iCs/>
          <w:color w:val="FFC000"/>
          <w:sz w:val="22"/>
          <w:szCs w:val="22"/>
        </w:rPr>
      </w:pPr>
    </w:p>
    <w:p w14:paraId="660A89F5" w14:textId="7DC348E9" w:rsidR="00A37DAF" w:rsidRPr="007B46B5" w:rsidRDefault="007150BA" w:rsidP="0082200F">
      <w:pPr>
        <w:pStyle w:val="Naslov1"/>
        <w:spacing w:before="0" w:after="120"/>
        <w:rPr>
          <w:rFonts w:ascii="Calibri" w:hAnsi="Calibri" w:cs="Calibri"/>
          <w:bCs/>
          <w:color w:val="00B050"/>
          <w:sz w:val="22"/>
          <w:szCs w:val="22"/>
          <w:u w:val="single"/>
        </w:rPr>
      </w:pPr>
      <w:r>
        <w:rPr>
          <w:rFonts w:ascii="Calibri" w:hAnsi="Calibri" w:cs="Calibri"/>
          <w:bCs/>
          <w:color w:val="00B050"/>
          <w:sz w:val="22"/>
          <w:szCs w:val="22"/>
          <w:u w:val="single"/>
        </w:rPr>
        <w:t>III</w:t>
      </w:r>
      <w:r w:rsidR="007B46B5">
        <w:rPr>
          <w:rFonts w:ascii="Calibri" w:hAnsi="Calibri" w:cs="Calibri"/>
          <w:bCs/>
          <w:color w:val="00B050"/>
          <w:sz w:val="22"/>
          <w:szCs w:val="22"/>
          <w:u w:val="single"/>
        </w:rPr>
        <w:t xml:space="preserve">. </w:t>
      </w:r>
      <w:r w:rsidR="007B301C" w:rsidRPr="007B46B5">
        <w:rPr>
          <w:rFonts w:ascii="Calibri" w:hAnsi="Calibri" w:cs="Calibri"/>
          <w:bCs/>
          <w:color w:val="00B050"/>
          <w:sz w:val="22"/>
          <w:szCs w:val="22"/>
          <w:u w:val="single"/>
        </w:rPr>
        <w:t>RAZPISNA DOKUMENTACIJA</w:t>
      </w:r>
    </w:p>
    <w:p w14:paraId="7609F957" w14:textId="77777777" w:rsidR="004B106F" w:rsidRDefault="00E46320" w:rsidP="00DF6298">
      <w:pPr>
        <w:spacing w:after="120"/>
        <w:rPr>
          <w:rFonts w:asciiTheme="minorHAnsi" w:hAnsiTheme="minorHAnsi"/>
          <w:color w:val="00B050"/>
          <w:sz w:val="22"/>
          <w:szCs w:val="22"/>
        </w:rPr>
      </w:pPr>
      <w:proofErr w:type="spellStart"/>
      <w:r w:rsidRPr="00A136E8">
        <w:rPr>
          <w:rFonts w:asciiTheme="minorHAnsi" w:hAnsiTheme="minorHAnsi"/>
          <w:color w:val="00B050"/>
          <w:sz w:val="22"/>
          <w:szCs w:val="22"/>
        </w:rPr>
        <w:t>III.a</w:t>
      </w:r>
      <w:proofErr w:type="spellEnd"/>
      <w:r w:rsidR="004B106F">
        <w:rPr>
          <w:rFonts w:asciiTheme="minorHAnsi" w:hAnsiTheme="minorHAnsi"/>
          <w:color w:val="00B050"/>
          <w:sz w:val="22"/>
          <w:szCs w:val="22"/>
        </w:rPr>
        <w:t xml:space="preserve"> RAZPISNA DOKUMENTACIJA</w:t>
      </w:r>
    </w:p>
    <w:p w14:paraId="77AF8759" w14:textId="77777777" w:rsidR="004B106F" w:rsidRPr="004B106F" w:rsidRDefault="004B106F" w:rsidP="004B106F">
      <w:pPr>
        <w:spacing w:after="120"/>
        <w:rPr>
          <w:rFonts w:asciiTheme="minorHAnsi" w:hAnsiTheme="minorHAnsi"/>
          <w:sz w:val="22"/>
          <w:szCs w:val="22"/>
        </w:rPr>
      </w:pPr>
      <w:r w:rsidRPr="004B106F">
        <w:rPr>
          <w:rFonts w:asciiTheme="minorHAnsi" w:hAnsiTheme="minorHAnsi"/>
          <w:sz w:val="22"/>
          <w:szCs w:val="22"/>
        </w:rPr>
        <w:t>Razpisna dokumentacija sestoji iz naslednjih dokumentov:</w:t>
      </w:r>
    </w:p>
    <w:p w14:paraId="23E84E34" w14:textId="051B041D"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 xml:space="preserve">-0 </w:t>
      </w:r>
      <w:r w:rsidRPr="00A11DCC">
        <w:rPr>
          <w:rFonts w:asciiTheme="minorHAnsi" w:hAnsiTheme="minorHAnsi"/>
          <w:bCs/>
          <w:sz w:val="22"/>
          <w:szCs w:val="22"/>
        </w:rPr>
        <w:t>»</w:t>
      </w:r>
      <w:r w:rsidRPr="00CB7E92">
        <w:rPr>
          <w:rFonts w:asciiTheme="minorHAnsi" w:hAnsiTheme="minorHAnsi"/>
          <w:b/>
          <w:sz w:val="22"/>
          <w:szCs w:val="22"/>
        </w:rPr>
        <w:t>Povabilo k sodelovanju</w:t>
      </w:r>
      <w:r w:rsidRPr="00A11DCC">
        <w:rPr>
          <w:rFonts w:asciiTheme="minorHAnsi" w:hAnsiTheme="minorHAnsi"/>
          <w:bCs/>
          <w:sz w:val="22"/>
          <w:szCs w:val="22"/>
        </w:rPr>
        <w:t>«,</w:t>
      </w:r>
    </w:p>
    <w:p w14:paraId="220CF7E2" w14:textId="69C8F265"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 xml:space="preserve">-1 </w:t>
      </w:r>
      <w:r w:rsidRPr="00A11DCC">
        <w:rPr>
          <w:rFonts w:asciiTheme="minorHAnsi" w:hAnsiTheme="minorHAnsi"/>
          <w:sz w:val="22"/>
          <w:szCs w:val="22"/>
        </w:rPr>
        <w:t>»</w:t>
      </w:r>
      <w:r w:rsidRPr="00CB7E92">
        <w:rPr>
          <w:rFonts w:asciiTheme="minorHAnsi" w:hAnsiTheme="minorHAnsi"/>
          <w:b/>
          <w:bCs/>
          <w:sz w:val="22"/>
          <w:szCs w:val="22"/>
        </w:rPr>
        <w:t>Prijava k sodelovanju«</w:t>
      </w:r>
      <w:r w:rsidRPr="00CB7E92">
        <w:rPr>
          <w:rFonts w:asciiTheme="minorHAnsi" w:hAnsiTheme="minorHAnsi"/>
          <w:sz w:val="22"/>
          <w:szCs w:val="22"/>
        </w:rPr>
        <w:t>,</w:t>
      </w:r>
    </w:p>
    <w:p w14:paraId="668E6E85" w14:textId="175C9074"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w:t>
      </w:r>
      <w:r w:rsidR="0000396B" w:rsidRPr="00CB7E92">
        <w:rPr>
          <w:rFonts w:asciiTheme="minorHAnsi" w:hAnsiTheme="minorHAnsi"/>
          <w:sz w:val="22"/>
          <w:szCs w:val="22"/>
        </w:rPr>
        <w:t>2</w:t>
      </w:r>
      <w:r w:rsidRPr="00CB7E92">
        <w:rPr>
          <w:rFonts w:asciiTheme="minorHAnsi" w:hAnsiTheme="minorHAnsi"/>
          <w:sz w:val="22"/>
          <w:szCs w:val="22"/>
        </w:rPr>
        <w:t xml:space="preserve"> </w:t>
      </w:r>
      <w:r w:rsidRPr="00A11DCC">
        <w:rPr>
          <w:rFonts w:asciiTheme="minorHAnsi" w:hAnsiTheme="minorHAnsi"/>
          <w:sz w:val="22"/>
          <w:szCs w:val="22"/>
        </w:rPr>
        <w:t>»</w:t>
      </w:r>
      <w:r w:rsidRPr="00CB7E92">
        <w:rPr>
          <w:rFonts w:asciiTheme="minorHAnsi" w:hAnsiTheme="minorHAnsi"/>
          <w:b/>
          <w:bCs/>
          <w:sz w:val="22"/>
          <w:szCs w:val="22"/>
        </w:rPr>
        <w:t>Prijava drugih udeležencev«</w:t>
      </w:r>
      <w:r w:rsidRPr="00CB7E92">
        <w:rPr>
          <w:rFonts w:asciiTheme="minorHAnsi" w:hAnsiTheme="minorHAnsi"/>
          <w:sz w:val="22"/>
          <w:szCs w:val="22"/>
        </w:rPr>
        <w:t xml:space="preserve">, </w:t>
      </w:r>
    </w:p>
    <w:p w14:paraId="0132C0DB" w14:textId="0D26A4C0"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bCs/>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w:t>
      </w:r>
      <w:r w:rsidR="0000396B" w:rsidRPr="00CB7E92">
        <w:rPr>
          <w:rFonts w:asciiTheme="minorHAnsi" w:hAnsiTheme="minorHAnsi"/>
          <w:sz w:val="22"/>
          <w:szCs w:val="22"/>
        </w:rPr>
        <w:t>3</w:t>
      </w:r>
      <w:r w:rsidRPr="00CB7E92">
        <w:rPr>
          <w:rFonts w:asciiTheme="minorHAnsi" w:hAnsiTheme="minorHAnsi"/>
          <w:sz w:val="22"/>
          <w:szCs w:val="22"/>
        </w:rPr>
        <w:t xml:space="preserve"> </w:t>
      </w:r>
      <w:r w:rsidRPr="00A11DCC">
        <w:rPr>
          <w:rFonts w:asciiTheme="minorHAnsi" w:hAnsiTheme="minorHAnsi"/>
          <w:sz w:val="22"/>
          <w:szCs w:val="22"/>
        </w:rPr>
        <w:t>»</w:t>
      </w:r>
      <w:r w:rsidRPr="00CB7E92">
        <w:rPr>
          <w:rFonts w:asciiTheme="minorHAnsi" w:hAnsiTheme="minorHAnsi"/>
          <w:b/>
          <w:bCs/>
          <w:sz w:val="22"/>
          <w:szCs w:val="22"/>
        </w:rPr>
        <w:t>Predračun</w:t>
      </w:r>
      <w:r w:rsidR="005675CE">
        <w:rPr>
          <w:rFonts w:asciiTheme="minorHAnsi" w:hAnsiTheme="minorHAnsi"/>
          <w:b/>
          <w:bCs/>
          <w:sz w:val="22"/>
          <w:szCs w:val="22"/>
        </w:rPr>
        <w:t xml:space="preserve"> po sklopih</w:t>
      </w:r>
      <w:r w:rsidRPr="00CB7E92">
        <w:rPr>
          <w:rFonts w:asciiTheme="minorHAnsi" w:hAnsiTheme="minorHAnsi"/>
          <w:b/>
          <w:bCs/>
          <w:sz w:val="22"/>
          <w:szCs w:val="22"/>
        </w:rPr>
        <w:t>«</w:t>
      </w:r>
      <w:r w:rsidR="00EF6D96">
        <w:rPr>
          <w:rFonts w:asciiTheme="minorHAnsi" w:hAnsiTheme="minorHAnsi"/>
          <w:bCs/>
          <w:sz w:val="22"/>
          <w:szCs w:val="22"/>
        </w:rPr>
        <w:t xml:space="preserve"> </w:t>
      </w:r>
      <w:r w:rsidR="00EF6D96" w:rsidRPr="006A2546">
        <w:rPr>
          <w:rFonts w:asciiTheme="minorHAnsi" w:hAnsiTheme="minorHAnsi"/>
          <w:bCs/>
          <w:sz w:val="22"/>
          <w:szCs w:val="22"/>
        </w:rPr>
        <w:t xml:space="preserve">v </w:t>
      </w:r>
      <w:proofErr w:type="spellStart"/>
      <w:r w:rsidR="00EF6D96" w:rsidRPr="006A2546">
        <w:rPr>
          <w:rFonts w:asciiTheme="minorHAnsi" w:hAnsiTheme="minorHAnsi"/>
          <w:bCs/>
          <w:sz w:val="22"/>
          <w:szCs w:val="22"/>
        </w:rPr>
        <w:t>excelovih</w:t>
      </w:r>
      <w:proofErr w:type="spellEnd"/>
      <w:r w:rsidR="00EF6D96" w:rsidRPr="006A2546">
        <w:rPr>
          <w:rFonts w:asciiTheme="minorHAnsi" w:hAnsiTheme="minorHAnsi"/>
          <w:bCs/>
          <w:sz w:val="22"/>
          <w:szCs w:val="22"/>
        </w:rPr>
        <w:t xml:space="preserve"> zavihkih (za vsak sklop posebej),</w:t>
      </w:r>
    </w:p>
    <w:p w14:paraId="76E0BA77" w14:textId="599A85BB" w:rsidR="00E41F7D" w:rsidRPr="00E41F7D" w:rsidRDefault="004B106F" w:rsidP="008C0DAF">
      <w:pPr>
        <w:pStyle w:val="Odstavekseznama"/>
        <w:numPr>
          <w:ilvl w:val="0"/>
          <w:numId w:val="5"/>
        </w:numPr>
        <w:spacing w:after="60"/>
        <w:ind w:left="425" w:hanging="357"/>
        <w:contextualSpacing w:val="0"/>
        <w:jc w:val="both"/>
        <w:rPr>
          <w:rFonts w:asciiTheme="minorHAnsi" w:hAnsiTheme="minorHAnsi"/>
          <w:bCs/>
          <w:color w:val="000000" w:themeColor="text1"/>
          <w:sz w:val="22"/>
          <w:szCs w:val="22"/>
        </w:rPr>
      </w:pPr>
      <w:r w:rsidRPr="00E41F7D">
        <w:rPr>
          <w:rFonts w:asciiTheme="minorHAnsi" w:hAnsiTheme="minorHAnsi"/>
          <w:bCs/>
          <w:color w:val="000000" w:themeColor="text1"/>
          <w:sz w:val="22"/>
          <w:szCs w:val="22"/>
        </w:rPr>
        <w:t xml:space="preserve">obrazec </w:t>
      </w:r>
      <w:r w:rsidR="008A2C7E">
        <w:rPr>
          <w:rFonts w:asciiTheme="minorHAnsi" w:hAnsiTheme="minorHAnsi"/>
          <w:bCs/>
          <w:color w:val="000000" w:themeColor="text1"/>
          <w:sz w:val="22"/>
          <w:szCs w:val="22"/>
        </w:rPr>
        <w:t>S</w:t>
      </w:r>
      <w:r w:rsidRPr="00E41F7D">
        <w:rPr>
          <w:rFonts w:asciiTheme="minorHAnsi" w:hAnsiTheme="minorHAnsi"/>
          <w:bCs/>
          <w:color w:val="000000" w:themeColor="text1"/>
          <w:sz w:val="22"/>
          <w:szCs w:val="22"/>
        </w:rPr>
        <w:t>-</w:t>
      </w:r>
      <w:r w:rsidR="0000396B" w:rsidRPr="00E41F7D">
        <w:rPr>
          <w:rFonts w:asciiTheme="minorHAnsi" w:hAnsiTheme="minorHAnsi"/>
          <w:bCs/>
          <w:color w:val="000000" w:themeColor="text1"/>
          <w:sz w:val="22"/>
          <w:szCs w:val="22"/>
        </w:rPr>
        <w:t>4</w:t>
      </w:r>
      <w:r w:rsidRPr="00E41F7D">
        <w:rPr>
          <w:rFonts w:asciiTheme="minorHAnsi" w:hAnsiTheme="minorHAnsi"/>
          <w:bCs/>
          <w:color w:val="000000" w:themeColor="text1"/>
          <w:sz w:val="22"/>
          <w:szCs w:val="22"/>
        </w:rPr>
        <w:t xml:space="preserve"> »</w:t>
      </w:r>
      <w:r w:rsidRPr="00E41F7D">
        <w:rPr>
          <w:rFonts w:asciiTheme="minorHAnsi" w:hAnsiTheme="minorHAnsi"/>
          <w:b/>
          <w:bCs/>
          <w:color w:val="000000" w:themeColor="text1"/>
          <w:sz w:val="22"/>
          <w:szCs w:val="22"/>
        </w:rPr>
        <w:t>Izjava o sposobnosti</w:t>
      </w:r>
      <w:r w:rsidRPr="00E41F7D">
        <w:rPr>
          <w:rFonts w:asciiTheme="minorHAnsi" w:hAnsiTheme="minorHAnsi"/>
          <w:bCs/>
          <w:color w:val="000000" w:themeColor="text1"/>
          <w:sz w:val="22"/>
          <w:szCs w:val="22"/>
        </w:rPr>
        <w:t>«,</w:t>
      </w:r>
      <w:r w:rsidR="0069294C" w:rsidRPr="00E41F7D">
        <w:rPr>
          <w:rFonts w:asciiTheme="minorHAnsi" w:hAnsiTheme="minorHAnsi"/>
          <w:bCs/>
          <w:color w:val="000000" w:themeColor="text1"/>
          <w:sz w:val="22"/>
          <w:szCs w:val="22"/>
        </w:rPr>
        <w:t xml:space="preserve"> </w:t>
      </w:r>
    </w:p>
    <w:p w14:paraId="71C3D6F2" w14:textId="36C009A6" w:rsidR="004B106F" w:rsidRDefault="004B106F" w:rsidP="008C0DAF">
      <w:pPr>
        <w:pStyle w:val="Odstavekseznama"/>
        <w:numPr>
          <w:ilvl w:val="0"/>
          <w:numId w:val="5"/>
        </w:numPr>
        <w:spacing w:after="60"/>
        <w:ind w:left="425" w:hanging="357"/>
        <w:contextualSpacing w:val="0"/>
        <w:jc w:val="both"/>
        <w:rPr>
          <w:rFonts w:asciiTheme="minorHAnsi" w:hAnsiTheme="minorHAnsi"/>
          <w:bCs/>
          <w:sz w:val="22"/>
          <w:szCs w:val="22"/>
        </w:rPr>
      </w:pPr>
      <w:r w:rsidRPr="00CB7E92">
        <w:rPr>
          <w:rFonts w:asciiTheme="minorHAnsi" w:hAnsiTheme="minorHAnsi"/>
          <w:bCs/>
          <w:sz w:val="22"/>
          <w:szCs w:val="22"/>
        </w:rPr>
        <w:t xml:space="preserve">obrazec </w:t>
      </w:r>
      <w:r w:rsidR="008A2C7E">
        <w:rPr>
          <w:rFonts w:asciiTheme="minorHAnsi" w:hAnsiTheme="minorHAnsi"/>
          <w:bCs/>
          <w:sz w:val="22"/>
          <w:szCs w:val="22"/>
        </w:rPr>
        <w:t>S</w:t>
      </w:r>
      <w:r w:rsidRPr="00CB7E92">
        <w:rPr>
          <w:rFonts w:asciiTheme="minorHAnsi" w:hAnsiTheme="minorHAnsi"/>
          <w:bCs/>
          <w:sz w:val="22"/>
          <w:szCs w:val="22"/>
        </w:rPr>
        <w:t>-</w:t>
      </w:r>
      <w:r w:rsidR="0000396B" w:rsidRPr="00CB7E92">
        <w:rPr>
          <w:rFonts w:asciiTheme="minorHAnsi" w:hAnsiTheme="minorHAnsi"/>
          <w:bCs/>
          <w:sz w:val="22"/>
          <w:szCs w:val="22"/>
        </w:rPr>
        <w:t>5</w:t>
      </w:r>
      <w:r w:rsidRPr="00CB7E92">
        <w:rPr>
          <w:rFonts w:asciiTheme="minorHAnsi" w:hAnsiTheme="minorHAnsi"/>
          <w:bCs/>
          <w:sz w:val="22"/>
          <w:szCs w:val="22"/>
        </w:rPr>
        <w:t xml:space="preserve"> </w:t>
      </w:r>
      <w:r w:rsidRPr="00641ED6">
        <w:rPr>
          <w:rFonts w:asciiTheme="minorHAnsi" w:hAnsiTheme="minorHAnsi"/>
          <w:sz w:val="22"/>
          <w:szCs w:val="22"/>
        </w:rPr>
        <w:t>»</w:t>
      </w:r>
      <w:r w:rsidR="00B04596" w:rsidRPr="00CB7E92">
        <w:rPr>
          <w:rFonts w:asciiTheme="minorHAnsi" w:hAnsiTheme="minorHAnsi"/>
          <w:b/>
          <w:bCs/>
          <w:sz w:val="22"/>
          <w:szCs w:val="22"/>
        </w:rPr>
        <w:t>Tehnične spe</w:t>
      </w:r>
      <w:r w:rsidRPr="00CB7E92">
        <w:rPr>
          <w:rFonts w:asciiTheme="minorHAnsi" w:hAnsiTheme="minorHAnsi"/>
          <w:b/>
          <w:bCs/>
          <w:sz w:val="22"/>
          <w:szCs w:val="22"/>
        </w:rPr>
        <w:t>cifikacije</w:t>
      </w:r>
      <w:r w:rsidRPr="00641ED6">
        <w:rPr>
          <w:rFonts w:asciiTheme="minorHAnsi" w:hAnsiTheme="minorHAnsi"/>
          <w:sz w:val="22"/>
          <w:szCs w:val="22"/>
        </w:rPr>
        <w:t>«</w:t>
      </w:r>
      <w:r w:rsidRPr="00CB7E92">
        <w:rPr>
          <w:rFonts w:asciiTheme="minorHAnsi" w:hAnsiTheme="minorHAnsi"/>
          <w:bCs/>
          <w:sz w:val="22"/>
          <w:szCs w:val="22"/>
        </w:rPr>
        <w:t>,</w:t>
      </w:r>
    </w:p>
    <w:p w14:paraId="25AE6A33" w14:textId="79294EBB" w:rsidR="00CB5455" w:rsidRDefault="00CB5455" w:rsidP="008C0DAF">
      <w:pPr>
        <w:pStyle w:val="Odstavekseznama"/>
        <w:numPr>
          <w:ilvl w:val="0"/>
          <w:numId w:val="5"/>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w:t>
      </w:r>
      <w:r w:rsidR="008A2C7E">
        <w:rPr>
          <w:rFonts w:asciiTheme="minorHAnsi" w:hAnsiTheme="minorHAnsi"/>
          <w:bCs/>
          <w:sz w:val="22"/>
          <w:szCs w:val="22"/>
        </w:rPr>
        <w:t>S</w:t>
      </w:r>
      <w:r>
        <w:rPr>
          <w:rFonts w:asciiTheme="minorHAnsi" w:hAnsiTheme="minorHAnsi"/>
          <w:bCs/>
          <w:sz w:val="22"/>
          <w:szCs w:val="22"/>
        </w:rPr>
        <w:t>-5</w:t>
      </w:r>
      <w:r w:rsidR="00DA5F0C">
        <w:rPr>
          <w:rFonts w:asciiTheme="minorHAnsi" w:hAnsiTheme="minorHAnsi"/>
          <w:bCs/>
          <w:sz w:val="22"/>
          <w:szCs w:val="22"/>
        </w:rPr>
        <w:t>a</w:t>
      </w:r>
      <w:r>
        <w:rPr>
          <w:rFonts w:asciiTheme="minorHAnsi" w:hAnsiTheme="minorHAnsi"/>
          <w:bCs/>
          <w:sz w:val="22"/>
          <w:szCs w:val="22"/>
        </w:rPr>
        <w:t xml:space="preserve"> »</w:t>
      </w:r>
      <w:r w:rsidR="005675CE" w:rsidRPr="005675CE">
        <w:rPr>
          <w:rFonts w:asciiTheme="minorHAnsi" w:hAnsiTheme="minorHAnsi"/>
          <w:b/>
          <w:sz w:val="22"/>
          <w:szCs w:val="22"/>
        </w:rPr>
        <w:t>Zaključno poročilo o opravljenih zdravstvenih pregledih</w:t>
      </w:r>
      <w:r w:rsidR="005675CE">
        <w:rPr>
          <w:rFonts w:asciiTheme="minorHAnsi" w:hAnsiTheme="minorHAnsi"/>
          <w:bCs/>
          <w:sz w:val="22"/>
          <w:szCs w:val="22"/>
        </w:rPr>
        <w:t>«,</w:t>
      </w:r>
    </w:p>
    <w:p w14:paraId="7D69402A" w14:textId="58EABC18" w:rsidR="00FE1E7D" w:rsidRDefault="00FE1E7D" w:rsidP="0082200F">
      <w:pPr>
        <w:pStyle w:val="Odstavekseznama"/>
        <w:numPr>
          <w:ilvl w:val="0"/>
          <w:numId w:val="5"/>
        </w:numPr>
        <w:ind w:left="425" w:hanging="357"/>
        <w:contextualSpacing w:val="0"/>
        <w:jc w:val="both"/>
        <w:rPr>
          <w:rFonts w:asciiTheme="minorHAnsi" w:hAnsiTheme="minorHAnsi"/>
          <w:bCs/>
          <w:sz w:val="22"/>
          <w:szCs w:val="22"/>
        </w:rPr>
      </w:pPr>
      <w:r w:rsidRPr="00A629A3">
        <w:rPr>
          <w:rFonts w:asciiTheme="minorHAnsi" w:hAnsiTheme="minorHAnsi"/>
          <w:bCs/>
          <w:sz w:val="22"/>
          <w:szCs w:val="22"/>
        </w:rPr>
        <w:t xml:space="preserve">obrazec </w:t>
      </w:r>
      <w:r w:rsidR="008A2C7E">
        <w:rPr>
          <w:rFonts w:asciiTheme="minorHAnsi" w:hAnsiTheme="minorHAnsi"/>
          <w:bCs/>
          <w:sz w:val="22"/>
          <w:szCs w:val="22"/>
        </w:rPr>
        <w:t>S</w:t>
      </w:r>
      <w:r w:rsidRPr="00A629A3">
        <w:rPr>
          <w:rFonts w:asciiTheme="minorHAnsi" w:hAnsiTheme="minorHAnsi"/>
          <w:bCs/>
          <w:sz w:val="22"/>
          <w:szCs w:val="22"/>
        </w:rPr>
        <w:t xml:space="preserve">-7 </w:t>
      </w:r>
      <w:r w:rsidRPr="00713F93">
        <w:rPr>
          <w:rFonts w:asciiTheme="minorHAnsi" w:hAnsiTheme="minorHAnsi"/>
          <w:bCs/>
          <w:sz w:val="22"/>
          <w:szCs w:val="22"/>
        </w:rPr>
        <w:t>»</w:t>
      </w:r>
      <w:r w:rsidRPr="00B54B70">
        <w:rPr>
          <w:rFonts w:asciiTheme="minorHAnsi" w:hAnsiTheme="minorHAnsi"/>
          <w:b/>
          <w:sz w:val="22"/>
          <w:szCs w:val="22"/>
        </w:rPr>
        <w:t xml:space="preserve">Vzorec </w:t>
      </w:r>
      <w:r w:rsidR="00124002" w:rsidRPr="00B54B70">
        <w:rPr>
          <w:rFonts w:asciiTheme="minorHAnsi" w:hAnsiTheme="minorHAnsi"/>
          <w:b/>
          <w:sz w:val="22"/>
          <w:szCs w:val="22"/>
        </w:rPr>
        <w:t>pogodbe</w:t>
      </w:r>
      <w:r w:rsidRPr="00713F93">
        <w:rPr>
          <w:rFonts w:asciiTheme="minorHAnsi" w:hAnsiTheme="minorHAnsi"/>
          <w:bCs/>
          <w:sz w:val="22"/>
          <w:szCs w:val="22"/>
        </w:rPr>
        <w:t>«</w:t>
      </w:r>
      <w:r w:rsidR="007B46B5">
        <w:rPr>
          <w:rFonts w:asciiTheme="minorHAnsi" w:hAnsiTheme="minorHAnsi"/>
          <w:bCs/>
          <w:sz w:val="22"/>
          <w:szCs w:val="22"/>
        </w:rPr>
        <w:t>.</w:t>
      </w:r>
    </w:p>
    <w:p w14:paraId="7102631C" w14:textId="77777777" w:rsidR="00387D1E" w:rsidRDefault="00387D1E" w:rsidP="00387D1E">
      <w:pPr>
        <w:jc w:val="both"/>
        <w:rPr>
          <w:rFonts w:asciiTheme="minorHAnsi" w:hAnsiTheme="minorHAnsi"/>
          <w:color w:val="00B050"/>
          <w:sz w:val="22"/>
          <w:szCs w:val="22"/>
        </w:rPr>
      </w:pPr>
    </w:p>
    <w:p w14:paraId="08E48B7C" w14:textId="77777777" w:rsidR="00387D1E" w:rsidRPr="00387D1E" w:rsidRDefault="00387D1E" w:rsidP="0082200F">
      <w:pPr>
        <w:pStyle w:val="Naslov1"/>
        <w:spacing w:before="0" w:after="120"/>
        <w:rPr>
          <w:rFonts w:ascii="Calibri" w:hAnsi="Calibri" w:cs="Calibri"/>
          <w:bCs/>
          <w:color w:val="00B050"/>
          <w:sz w:val="22"/>
          <w:szCs w:val="22"/>
          <w:u w:val="single"/>
        </w:rPr>
      </w:pPr>
      <w:bookmarkStart w:id="9" w:name="_Toc378333585"/>
      <w:r w:rsidRPr="00387D1E">
        <w:rPr>
          <w:rFonts w:ascii="Calibri" w:hAnsi="Calibri" w:cs="Calibri"/>
          <w:bCs/>
          <w:color w:val="00B050"/>
          <w:sz w:val="22"/>
          <w:szCs w:val="22"/>
          <w:u w:val="single"/>
        </w:rPr>
        <w:lastRenderedPageBreak/>
        <w:t xml:space="preserve">VI. </w:t>
      </w:r>
      <w:bookmarkEnd w:id="9"/>
      <w:r w:rsidRPr="00387D1E">
        <w:rPr>
          <w:rFonts w:ascii="Calibri" w:hAnsi="Calibri" w:cs="Calibri"/>
          <w:bCs/>
          <w:color w:val="00B050"/>
          <w:sz w:val="22"/>
          <w:szCs w:val="22"/>
          <w:u w:val="single"/>
        </w:rPr>
        <w:t>VPRAŠANJA GLEDE RAZPISA IN V ZVEZI Z ODDAJO PONUDBE</w:t>
      </w:r>
    </w:p>
    <w:p w14:paraId="42C7BFE1" w14:textId="77777777" w:rsidR="00387D1E" w:rsidRPr="00164C71" w:rsidRDefault="00387D1E" w:rsidP="00387D1E">
      <w:pPr>
        <w:spacing w:after="120"/>
        <w:jc w:val="both"/>
        <w:rPr>
          <w:rFonts w:ascii="Calibri" w:hAnsi="Calibri" w:cs="Calibri"/>
          <w:sz w:val="22"/>
          <w:szCs w:val="22"/>
        </w:rPr>
      </w:pPr>
      <w:r w:rsidRPr="00164C71">
        <w:rPr>
          <w:rFonts w:ascii="Calibri" w:hAnsi="Calibri" w:cs="Calibri"/>
          <w:sz w:val="22"/>
          <w:szCs w:val="22"/>
        </w:rPr>
        <w:t xml:space="preserve">Komunikacija s ponudniki o morebitnih vprašanjih v zvezi z vsebino razpisa in v zvezi z oddajo ponudbe poteka </w:t>
      </w:r>
      <w:r w:rsidRPr="00164C71">
        <w:rPr>
          <w:rFonts w:ascii="Calibri" w:hAnsi="Calibri" w:cs="Calibri"/>
          <w:b/>
          <w:sz w:val="22"/>
          <w:szCs w:val="22"/>
        </w:rPr>
        <w:t>preko portala javnih naročil</w:t>
      </w:r>
      <w:r w:rsidRPr="00164C71">
        <w:rPr>
          <w:rFonts w:ascii="Calibri" w:hAnsi="Calibri" w:cs="Calibri"/>
          <w:sz w:val="22"/>
          <w:szCs w:val="22"/>
        </w:rPr>
        <w:t xml:space="preserve"> (</w:t>
      </w:r>
      <w:hyperlink r:id="rId10" w:history="1">
        <w:r w:rsidRPr="00164C71">
          <w:rPr>
            <w:rStyle w:val="Hiperpovezava"/>
            <w:rFonts w:ascii="Calibri" w:hAnsi="Calibri" w:cs="Calibri"/>
            <w:sz w:val="22"/>
            <w:szCs w:val="22"/>
          </w:rPr>
          <w:t>http://www.enarocanje.si</w:t>
        </w:r>
      </w:hyperlink>
      <w:r w:rsidRPr="00164C71">
        <w:rPr>
          <w:rFonts w:ascii="Calibri" w:hAnsi="Calibri" w:cs="Calibri"/>
          <w:sz w:val="22"/>
          <w:szCs w:val="22"/>
        </w:rPr>
        <w:t>).</w:t>
      </w:r>
    </w:p>
    <w:p w14:paraId="0418FE8C" w14:textId="77777777" w:rsidR="00387D1E" w:rsidRPr="00164C71" w:rsidRDefault="00387D1E" w:rsidP="00387D1E">
      <w:pPr>
        <w:spacing w:after="120"/>
        <w:jc w:val="both"/>
        <w:rPr>
          <w:rFonts w:ascii="Calibri" w:hAnsi="Calibri" w:cs="Calibri"/>
          <w:sz w:val="22"/>
          <w:szCs w:val="22"/>
        </w:rPr>
      </w:pPr>
      <w:r w:rsidRPr="00164C71">
        <w:rPr>
          <w:noProof/>
        </w:rPr>
        <w:drawing>
          <wp:inline distT="0" distB="0" distL="0" distR="0" wp14:anchorId="312B6B9B" wp14:editId="69CBD493">
            <wp:extent cx="6030595" cy="122047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0595" cy="1220470"/>
                    </a:xfrm>
                    <a:prstGeom prst="rect">
                      <a:avLst/>
                    </a:prstGeom>
                  </pic:spPr>
                </pic:pic>
              </a:graphicData>
            </a:graphic>
          </wp:inline>
        </w:drawing>
      </w:r>
    </w:p>
    <w:p w14:paraId="4DE9F23D" w14:textId="77777777" w:rsidR="00387D1E" w:rsidRPr="00164C71" w:rsidRDefault="00387D1E" w:rsidP="00387D1E">
      <w:pPr>
        <w:spacing w:after="120"/>
        <w:jc w:val="both"/>
        <w:rPr>
          <w:rFonts w:asciiTheme="minorHAnsi" w:hAnsiTheme="minorHAnsi"/>
          <w:snapToGrid w:val="0"/>
          <w:color w:val="000000" w:themeColor="text1"/>
          <w:sz w:val="22"/>
          <w:szCs w:val="22"/>
          <w:lang w:eastAsia="en-US"/>
        </w:rPr>
      </w:pPr>
      <w:r w:rsidRPr="00164C71">
        <w:rPr>
          <w:rFonts w:asciiTheme="minorHAnsi" w:hAnsiTheme="minorHAnsi"/>
          <w:snapToGrid w:val="0"/>
          <w:color w:val="000000" w:themeColor="text1"/>
          <w:sz w:val="22"/>
          <w:szCs w:val="22"/>
          <w:lang w:eastAsia="en-US"/>
        </w:rPr>
        <w:t>Komunikacija s ponudniki je v slovenskem jeziku, če ZZZS za vsak posamezen primer ne privoli v kaj drugega.</w:t>
      </w:r>
    </w:p>
    <w:p w14:paraId="22FEDC8A" w14:textId="361D27E1" w:rsidR="00387D1E" w:rsidRPr="00D739D6" w:rsidRDefault="00387D1E" w:rsidP="00387D1E">
      <w:pPr>
        <w:spacing w:after="120"/>
        <w:jc w:val="both"/>
        <w:rPr>
          <w:rFonts w:asciiTheme="minorHAnsi" w:hAnsiTheme="minorHAnsi"/>
          <w:sz w:val="22"/>
          <w:szCs w:val="22"/>
        </w:rPr>
      </w:pPr>
      <w:r w:rsidRPr="00D739D6">
        <w:rPr>
          <w:rFonts w:asciiTheme="minorHAnsi" w:hAnsiTheme="minorHAnsi"/>
          <w:sz w:val="22"/>
          <w:szCs w:val="22"/>
        </w:rPr>
        <w:t xml:space="preserve">ZZZS bo zahtevo za pojasnilo razpisa oziroma drugo vprašanje v zvezi z njim štel kot pravočasno in bo nanj odgovoril, če bo na portalu javnih naročil zastavljeno najkasneje </w:t>
      </w:r>
      <w:r w:rsidRPr="00D739D6">
        <w:rPr>
          <w:rFonts w:asciiTheme="minorHAnsi" w:hAnsiTheme="minorHAnsi"/>
          <w:b/>
          <w:sz w:val="22"/>
          <w:szCs w:val="22"/>
        </w:rPr>
        <w:t xml:space="preserve">do </w:t>
      </w:r>
      <w:r w:rsidRPr="00EB64E7">
        <w:rPr>
          <w:rFonts w:asciiTheme="minorHAnsi" w:hAnsiTheme="minorHAnsi"/>
          <w:b/>
          <w:sz w:val="22"/>
          <w:szCs w:val="22"/>
        </w:rPr>
        <w:t>vključno</w:t>
      </w:r>
      <w:r w:rsidR="00052548">
        <w:rPr>
          <w:rFonts w:asciiTheme="minorHAnsi" w:hAnsiTheme="minorHAnsi"/>
          <w:b/>
          <w:sz w:val="22"/>
          <w:szCs w:val="22"/>
        </w:rPr>
        <w:t xml:space="preserve"> </w:t>
      </w:r>
      <w:r w:rsidR="00DE397F" w:rsidRPr="00DE397F">
        <w:rPr>
          <w:rFonts w:asciiTheme="minorHAnsi" w:hAnsiTheme="minorHAnsi"/>
          <w:b/>
          <w:sz w:val="22"/>
          <w:szCs w:val="22"/>
        </w:rPr>
        <w:t>7. 12</w:t>
      </w:r>
      <w:r w:rsidR="00A74FA0" w:rsidRPr="00DE397F">
        <w:rPr>
          <w:rFonts w:asciiTheme="minorHAnsi" w:hAnsiTheme="minorHAnsi"/>
          <w:b/>
          <w:sz w:val="22"/>
          <w:szCs w:val="22"/>
        </w:rPr>
        <w:t>.</w:t>
      </w:r>
      <w:r w:rsidR="00052548">
        <w:rPr>
          <w:rFonts w:asciiTheme="minorHAnsi" w:hAnsiTheme="minorHAnsi"/>
          <w:b/>
          <w:sz w:val="22"/>
          <w:szCs w:val="22"/>
        </w:rPr>
        <w:t xml:space="preserve"> 2023 </w:t>
      </w:r>
      <w:r w:rsidRPr="00D739D6">
        <w:rPr>
          <w:rFonts w:ascii="Calibri" w:hAnsi="Calibri" w:cs="Calibri"/>
          <w:b/>
          <w:sz w:val="22"/>
          <w:szCs w:val="22"/>
        </w:rPr>
        <w:t>do 10:00 ure</w:t>
      </w:r>
      <w:r w:rsidRPr="00D739D6">
        <w:rPr>
          <w:rFonts w:asciiTheme="minorHAnsi" w:hAnsiTheme="minorHAnsi"/>
          <w:sz w:val="22"/>
          <w:szCs w:val="22"/>
        </w:rPr>
        <w:t xml:space="preserve">. </w:t>
      </w:r>
    </w:p>
    <w:p w14:paraId="265F4D76" w14:textId="0BF387E6" w:rsidR="00387D1E" w:rsidRDefault="00387D1E" w:rsidP="0082200F">
      <w:pPr>
        <w:spacing w:after="120"/>
        <w:jc w:val="both"/>
        <w:rPr>
          <w:rFonts w:asciiTheme="minorHAnsi" w:hAnsiTheme="minorHAnsi"/>
          <w:color w:val="000000" w:themeColor="text1"/>
          <w:sz w:val="22"/>
          <w:szCs w:val="22"/>
        </w:rPr>
      </w:pPr>
      <w:r w:rsidRPr="00D739D6">
        <w:rPr>
          <w:rFonts w:asciiTheme="minorHAnsi" w:hAnsiTheme="minorHAnsi"/>
          <w:color w:val="000000" w:themeColor="text1"/>
          <w:sz w:val="22"/>
          <w:szCs w:val="22"/>
        </w:rPr>
        <w:t>Vprašanja in odgovori, objavljeni na portalu javnih naročil, se štejejo kot del tega razpisa.</w:t>
      </w:r>
    </w:p>
    <w:p w14:paraId="2CC1D64C" w14:textId="77777777" w:rsidR="00F25599" w:rsidRPr="00EF1483" w:rsidRDefault="00F25599" w:rsidP="00F25599">
      <w:pPr>
        <w:spacing w:after="120"/>
        <w:jc w:val="both"/>
        <w:rPr>
          <w:rFonts w:ascii="Calibri" w:hAnsi="Calibri" w:cs="Calibri"/>
          <w:sz w:val="22"/>
          <w:szCs w:val="22"/>
        </w:rPr>
      </w:pPr>
      <w:r w:rsidRPr="00EF1483">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F1483">
        <w:rPr>
          <w:rFonts w:ascii="Calibri" w:hAnsi="Calibri" w:cs="Calibri"/>
          <w:sz w:val="22"/>
          <w:szCs w:val="22"/>
        </w:rPr>
        <w:t xml:space="preserve">Vsak tak naročnikov dodatek k razpisni dokumentaciji postane sestavni del razpisne dokumentacije. </w:t>
      </w:r>
    </w:p>
    <w:p w14:paraId="701E9684" w14:textId="77777777" w:rsidR="00F25599" w:rsidRPr="00EF1483" w:rsidRDefault="00F25599" w:rsidP="00F25599">
      <w:pPr>
        <w:spacing w:after="120"/>
        <w:jc w:val="both"/>
        <w:rPr>
          <w:rFonts w:ascii="Calibri" w:hAnsi="Calibri" w:cs="Calibri"/>
          <w:sz w:val="22"/>
          <w:szCs w:val="22"/>
        </w:rPr>
      </w:pPr>
      <w:r w:rsidRPr="00EF1483">
        <w:rPr>
          <w:rFonts w:ascii="Calibri" w:hAnsi="Calibri" w:cs="Calibri"/>
          <w:sz w:val="22"/>
          <w:szCs w:val="22"/>
        </w:rPr>
        <w:t>Naročnik bo po potrebi podaljšal rok za oddajo ponudb, da omogoči potencialnim ponudnikom potreben čas za upoštevanje dopolnitev oziroma sprememb pri pripravi ponudb.</w:t>
      </w:r>
    </w:p>
    <w:p w14:paraId="18B133EF" w14:textId="2129B182" w:rsidR="00F25599" w:rsidRPr="0082200F" w:rsidRDefault="00F25599" w:rsidP="00387D1E">
      <w:pPr>
        <w:jc w:val="both"/>
        <w:rPr>
          <w:rFonts w:asciiTheme="minorHAnsi" w:hAnsiTheme="minorHAnsi"/>
          <w:b/>
          <w:bCs/>
          <w:color w:val="000000" w:themeColor="text1"/>
          <w:sz w:val="22"/>
          <w:szCs w:val="22"/>
        </w:rPr>
      </w:pPr>
      <w:r w:rsidRPr="00EF1483">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F1483">
        <w:rPr>
          <w:rFonts w:asciiTheme="minorHAnsi" w:hAnsiTheme="minorHAnsi"/>
          <w:b/>
          <w:bCs/>
          <w:color w:val="000000" w:themeColor="text1"/>
          <w:sz w:val="22"/>
          <w:szCs w:val="22"/>
        </w:rPr>
        <w:t xml:space="preserve"> objave v zvezi s predmetnim naročilom na portalu javnih naročil.</w:t>
      </w:r>
    </w:p>
    <w:p w14:paraId="7037C2EA" w14:textId="77777777" w:rsidR="00387D1E" w:rsidRPr="00D739D6" w:rsidRDefault="00387D1E" w:rsidP="00387D1E">
      <w:pPr>
        <w:jc w:val="both"/>
        <w:rPr>
          <w:rFonts w:asciiTheme="minorHAnsi" w:hAnsiTheme="minorHAnsi"/>
          <w:color w:val="000000" w:themeColor="text1"/>
          <w:sz w:val="22"/>
          <w:szCs w:val="22"/>
        </w:rPr>
      </w:pPr>
    </w:p>
    <w:p w14:paraId="2CFB664E" w14:textId="77777777" w:rsidR="00387D1E" w:rsidRPr="00387D1E" w:rsidRDefault="00387D1E" w:rsidP="0082200F">
      <w:pPr>
        <w:pStyle w:val="Naslov1"/>
        <w:spacing w:before="0" w:after="120"/>
        <w:rPr>
          <w:rFonts w:ascii="Calibri" w:hAnsi="Calibri" w:cs="Calibri"/>
          <w:bCs/>
          <w:color w:val="00B050"/>
          <w:sz w:val="22"/>
          <w:szCs w:val="22"/>
          <w:u w:val="single"/>
        </w:rPr>
      </w:pPr>
      <w:r w:rsidRPr="00387D1E">
        <w:rPr>
          <w:rFonts w:ascii="Calibri" w:hAnsi="Calibri" w:cs="Calibri"/>
          <w:bCs/>
          <w:color w:val="00B050"/>
          <w:sz w:val="22"/>
          <w:szCs w:val="22"/>
          <w:u w:val="single"/>
        </w:rPr>
        <w:t>V. NAVODILO ZA ODDAJO PONUDBE</w:t>
      </w:r>
    </w:p>
    <w:p w14:paraId="2A349CC1" w14:textId="77777777" w:rsidR="00387D1E" w:rsidRPr="004B134F" w:rsidRDefault="00387D1E" w:rsidP="00387D1E">
      <w:pPr>
        <w:spacing w:after="120"/>
        <w:jc w:val="both"/>
        <w:rPr>
          <w:rFonts w:asciiTheme="minorHAnsi" w:hAnsiTheme="minorHAnsi"/>
          <w:color w:val="000000" w:themeColor="text1"/>
          <w:sz w:val="22"/>
          <w:szCs w:val="22"/>
        </w:rPr>
      </w:pPr>
      <w:r w:rsidRPr="004B134F">
        <w:rPr>
          <w:rFonts w:asciiTheme="minorHAnsi" w:hAnsiTheme="minorHAnsi"/>
          <w:color w:val="000000" w:themeColor="text1"/>
          <w:sz w:val="22"/>
          <w:szCs w:val="22"/>
        </w:rPr>
        <w:t xml:space="preserve">Ponudnik </w:t>
      </w:r>
      <w:r w:rsidRPr="004B134F">
        <w:rPr>
          <w:rFonts w:asciiTheme="minorHAnsi" w:hAnsiTheme="minorHAnsi"/>
          <w:b/>
          <w:color w:val="000000" w:themeColor="text1"/>
          <w:sz w:val="22"/>
          <w:szCs w:val="22"/>
        </w:rPr>
        <w:t>mora</w:t>
      </w:r>
      <w:r w:rsidRPr="004B134F">
        <w:rPr>
          <w:rFonts w:asciiTheme="minorHAnsi" w:hAnsiTheme="minorHAnsi"/>
          <w:color w:val="000000" w:themeColor="text1"/>
          <w:sz w:val="22"/>
          <w:szCs w:val="22"/>
        </w:rPr>
        <w:t xml:space="preserve"> v svoji ponudbi predložiti naslednje dokumente:</w:t>
      </w:r>
    </w:p>
    <w:p w14:paraId="3F6E62E4" w14:textId="77777777" w:rsidR="00387D1E" w:rsidRPr="00BC251A" w:rsidRDefault="00387D1E" w:rsidP="00F2559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4B134F">
        <w:rPr>
          <w:rFonts w:asciiTheme="minorHAnsi" w:hAnsiTheme="minorHAnsi"/>
          <w:color w:val="000000" w:themeColor="text1"/>
          <w:sz w:val="22"/>
          <w:szCs w:val="22"/>
        </w:rPr>
        <w:t xml:space="preserve">izpolnjen in </w:t>
      </w:r>
      <w:r w:rsidRPr="00F87CDE">
        <w:rPr>
          <w:rFonts w:asciiTheme="minorHAnsi" w:hAnsiTheme="minorHAnsi"/>
          <w:color w:val="000000" w:themeColor="text1"/>
          <w:sz w:val="22"/>
          <w:szCs w:val="22"/>
        </w:rPr>
        <w:t>podpisan</w:t>
      </w:r>
      <w:r w:rsidRPr="004B134F">
        <w:rPr>
          <w:rFonts w:asciiTheme="minorHAnsi" w:hAnsiTheme="minorHAnsi"/>
          <w:color w:val="000000" w:themeColor="text1"/>
          <w:sz w:val="22"/>
          <w:szCs w:val="22"/>
        </w:rPr>
        <w:t xml:space="preserve"> obrazec </w:t>
      </w:r>
      <w:r>
        <w:rPr>
          <w:rFonts w:asciiTheme="minorHAnsi" w:hAnsiTheme="minorHAnsi"/>
          <w:color w:val="000000" w:themeColor="text1"/>
          <w:sz w:val="22"/>
          <w:szCs w:val="22"/>
        </w:rPr>
        <w:t>S</w:t>
      </w:r>
      <w:r w:rsidRPr="004B134F">
        <w:rPr>
          <w:rFonts w:asciiTheme="minorHAnsi" w:hAnsiTheme="minorHAnsi"/>
          <w:color w:val="000000" w:themeColor="text1"/>
          <w:sz w:val="22"/>
          <w:szCs w:val="22"/>
        </w:rPr>
        <w:t xml:space="preserve">-1 </w:t>
      </w:r>
      <w:r w:rsidRPr="00BC251A">
        <w:rPr>
          <w:rFonts w:asciiTheme="minorHAnsi" w:hAnsiTheme="minorHAnsi"/>
          <w:color w:val="000000" w:themeColor="text1"/>
          <w:sz w:val="22"/>
          <w:szCs w:val="22"/>
        </w:rPr>
        <w:t>»</w:t>
      </w:r>
      <w:r w:rsidRPr="004B134F">
        <w:rPr>
          <w:rFonts w:asciiTheme="minorHAnsi" w:hAnsiTheme="minorHAnsi"/>
          <w:b/>
          <w:bCs/>
          <w:color w:val="000000" w:themeColor="text1"/>
          <w:sz w:val="22"/>
          <w:szCs w:val="22"/>
        </w:rPr>
        <w:t>Prijava k sodelovanju</w:t>
      </w:r>
      <w:r w:rsidRPr="00BC251A">
        <w:rPr>
          <w:rFonts w:asciiTheme="minorHAnsi" w:hAnsiTheme="minorHAnsi"/>
          <w:color w:val="000000" w:themeColor="text1"/>
          <w:sz w:val="22"/>
          <w:szCs w:val="22"/>
        </w:rPr>
        <w:t>«,</w:t>
      </w:r>
    </w:p>
    <w:p w14:paraId="08D4A950" w14:textId="77777777" w:rsidR="00387D1E" w:rsidRPr="004B106F" w:rsidRDefault="00387D1E" w:rsidP="00F25599">
      <w:pPr>
        <w:pStyle w:val="Odstavekseznama"/>
        <w:numPr>
          <w:ilvl w:val="0"/>
          <w:numId w:val="6"/>
        </w:numPr>
        <w:spacing w:after="60"/>
        <w:ind w:left="567" w:hanging="283"/>
        <w:contextualSpacing w:val="0"/>
        <w:jc w:val="both"/>
        <w:rPr>
          <w:rFonts w:asciiTheme="minorHAnsi" w:hAnsiTheme="minorHAnsi"/>
          <w:sz w:val="22"/>
          <w:szCs w:val="22"/>
        </w:rPr>
      </w:pPr>
      <w:r w:rsidRPr="007469E4">
        <w:rPr>
          <w:rFonts w:asciiTheme="minorHAnsi" w:hAnsiTheme="minorHAnsi"/>
          <w:sz w:val="22"/>
          <w:szCs w:val="22"/>
        </w:rPr>
        <w:t xml:space="preserve">če bo ponudnik naročilo izvedel </w:t>
      </w:r>
      <w:r>
        <w:rPr>
          <w:rFonts w:asciiTheme="minorHAnsi" w:hAnsiTheme="minorHAnsi"/>
          <w:sz w:val="22"/>
          <w:szCs w:val="22"/>
        </w:rPr>
        <w:t xml:space="preserve">s partnerjem, podizvajalcem ali </w:t>
      </w:r>
      <w:r w:rsidRPr="0099096F">
        <w:rPr>
          <w:rFonts w:asciiTheme="minorHAnsi" w:hAnsiTheme="minorHAnsi"/>
          <w:sz w:val="22"/>
          <w:szCs w:val="22"/>
        </w:rPr>
        <w:t>na kak drug način uporabil zmogljivosti drugih subjektov</w:t>
      </w:r>
      <w:r>
        <w:rPr>
          <w:rFonts w:asciiTheme="minorHAnsi" w:hAnsiTheme="minorHAnsi"/>
          <w:sz w:val="22"/>
          <w:szCs w:val="22"/>
        </w:rPr>
        <w:t>,</w:t>
      </w:r>
      <w:r w:rsidRPr="007469E4">
        <w:rPr>
          <w:rFonts w:asciiTheme="minorHAnsi" w:hAnsiTheme="minorHAnsi"/>
          <w:sz w:val="22"/>
          <w:szCs w:val="22"/>
        </w:rPr>
        <w:t xml:space="preserve"> </w:t>
      </w:r>
      <w:r>
        <w:rPr>
          <w:rFonts w:asciiTheme="minorHAnsi" w:hAnsiTheme="minorHAnsi"/>
          <w:sz w:val="22"/>
          <w:szCs w:val="22"/>
        </w:rPr>
        <w:t xml:space="preserve">za vsakega </w:t>
      </w:r>
      <w:r w:rsidRPr="006C6E3E">
        <w:rPr>
          <w:rFonts w:asciiTheme="minorHAnsi" w:hAnsiTheme="minorHAnsi"/>
          <w:sz w:val="22"/>
          <w:szCs w:val="22"/>
        </w:rPr>
        <w:t xml:space="preserve">izpolnjen in podpisan </w:t>
      </w:r>
      <w:r w:rsidRPr="004B106F">
        <w:rPr>
          <w:rFonts w:asciiTheme="minorHAnsi" w:hAnsiTheme="minorHAnsi"/>
          <w:sz w:val="22"/>
          <w:szCs w:val="22"/>
        </w:rPr>
        <w:t xml:space="preserve">obrazec </w:t>
      </w:r>
      <w:r>
        <w:rPr>
          <w:rFonts w:asciiTheme="minorHAnsi" w:hAnsiTheme="minorHAnsi"/>
          <w:sz w:val="22"/>
          <w:szCs w:val="22"/>
        </w:rPr>
        <w:t>S</w:t>
      </w:r>
      <w:r w:rsidRPr="004B106F">
        <w:rPr>
          <w:rFonts w:asciiTheme="minorHAnsi" w:hAnsiTheme="minorHAnsi"/>
          <w:sz w:val="22"/>
          <w:szCs w:val="22"/>
        </w:rPr>
        <w:t>-</w:t>
      </w:r>
      <w:r>
        <w:rPr>
          <w:rFonts w:asciiTheme="minorHAnsi" w:hAnsiTheme="minorHAnsi"/>
          <w:sz w:val="22"/>
          <w:szCs w:val="22"/>
        </w:rPr>
        <w:t>2</w:t>
      </w:r>
      <w:r w:rsidRPr="004B106F">
        <w:rPr>
          <w:rFonts w:asciiTheme="minorHAnsi" w:hAnsiTheme="minorHAnsi"/>
          <w:sz w:val="22"/>
          <w:szCs w:val="22"/>
        </w:rPr>
        <w:t xml:space="preserve"> </w:t>
      </w:r>
      <w:r w:rsidRPr="00BC251A">
        <w:rPr>
          <w:rFonts w:asciiTheme="minorHAnsi" w:hAnsiTheme="minorHAnsi"/>
          <w:sz w:val="22"/>
          <w:szCs w:val="22"/>
        </w:rPr>
        <w:t>»</w:t>
      </w:r>
      <w:r w:rsidRPr="004B106F">
        <w:rPr>
          <w:rFonts w:asciiTheme="minorHAnsi" w:hAnsiTheme="minorHAnsi"/>
          <w:b/>
          <w:bCs/>
          <w:sz w:val="22"/>
          <w:szCs w:val="22"/>
        </w:rPr>
        <w:t>Prijava drugih udeležencev</w:t>
      </w:r>
      <w:r w:rsidRPr="00BC251A">
        <w:rPr>
          <w:rFonts w:asciiTheme="minorHAnsi" w:hAnsiTheme="minorHAnsi"/>
          <w:sz w:val="22"/>
          <w:szCs w:val="22"/>
        </w:rPr>
        <w:t>«,</w:t>
      </w:r>
    </w:p>
    <w:p w14:paraId="08A40F18" w14:textId="77777777" w:rsidR="00F25599" w:rsidRPr="00EF1483" w:rsidRDefault="00387D1E" w:rsidP="00F25599">
      <w:pPr>
        <w:numPr>
          <w:ilvl w:val="0"/>
          <w:numId w:val="6"/>
        </w:numPr>
        <w:ind w:left="567" w:hanging="283"/>
        <w:jc w:val="both"/>
        <w:rPr>
          <w:rFonts w:asciiTheme="minorHAnsi" w:hAnsiTheme="minorHAnsi"/>
          <w:bCs/>
          <w:sz w:val="22"/>
          <w:szCs w:val="22"/>
        </w:rPr>
      </w:pPr>
      <w:r w:rsidRPr="00387D1E">
        <w:rPr>
          <w:rFonts w:asciiTheme="minorHAnsi" w:hAnsiTheme="minorHAnsi"/>
          <w:color w:val="000000" w:themeColor="text1"/>
          <w:sz w:val="22"/>
          <w:szCs w:val="22"/>
        </w:rPr>
        <w:t>izpolnjen in podpisan obrazec S-3 »</w:t>
      </w:r>
      <w:r w:rsidRPr="00B86385">
        <w:rPr>
          <w:rFonts w:asciiTheme="minorHAnsi" w:hAnsiTheme="minorHAnsi"/>
          <w:b/>
          <w:bCs/>
          <w:color w:val="000000" w:themeColor="text1"/>
          <w:sz w:val="22"/>
          <w:szCs w:val="22"/>
        </w:rPr>
        <w:t>Predračun po sklopih</w:t>
      </w:r>
      <w:r w:rsidRPr="00387D1E">
        <w:rPr>
          <w:rFonts w:asciiTheme="minorHAnsi" w:hAnsiTheme="minorHAnsi"/>
          <w:color w:val="000000" w:themeColor="text1"/>
          <w:sz w:val="22"/>
          <w:szCs w:val="22"/>
        </w:rPr>
        <w:t xml:space="preserve">« za vsak sklop, ki ga ponuja, posebej, </w:t>
      </w:r>
      <w:r w:rsidR="00F25599" w:rsidRPr="00EF1483">
        <w:rPr>
          <w:rFonts w:asciiTheme="minorHAnsi" w:hAnsiTheme="minorHAnsi"/>
          <w:sz w:val="22"/>
          <w:szCs w:val="22"/>
        </w:rPr>
        <w:t>in sicer:</w:t>
      </w:r>
      <w:r w:rsidR="00F25599" w:rsidRPr="00EF1483">
        <w:rPr>
          <w:rFonts w:asciiTheme="minorHAnsi" w:hAnsiTheme="minorHAnsi"/>
          <w:bCs/>
          <w:sz w:val="22"/>
          <w:szCs w:val="22"/>
        </w:rPr>
        <w:t xml:space="preserve"> </w:t>
      </w:r>
    </w:p>
    <w:p w14:paraId="18E3BE4C" w14:textId="06C888F8" w:rsidR="00F25599" w:rsidRPr="00EF1483" w:rsidRDefault="00F25599" w:rsidP="00F25599">
      <w:pPr>
        <w:numPr>
          <w:ilvl w:val="0"/>
          <w:numId w:val="50"/>
        </w:numPr>
        <w:ind w:left="851" w:hanging="284"/>
        <w:jc w:val="both"/>
        <w:rPr>
          <w:rFonts w:asciiTheme="minorHAnsi" w:hAnsiTheme="minorHAnsi"/>
          <w:bCs/>
          <w:sz w:val="22"/>
          <w:szCs w:val="22"/>
        </w:rPr>
      </w:pPr>
      <w:r w:rsidRPr="00EF1483">
        <w:rPr>
          <w:rFonts w:asciiTheme="minorHAnsi" w:hAnsiTheme="minorHAnsi"/>
          <w:bCs/>
          <w:sz w:val="22"/>
          <w:szCs w:val="22"/>
          <w:u w:val="single"/>
        </w:rPr>
        <w:t>v .</w:t>
      </w:r>
      <w:proofErr w:type="spellStart"/>
      <w:r w:rsidRPr="00EF1483">
        <w:rPr>
          <w:rFonts w:asciiTheme="minorHAnsi" w:hAnsiTheme="minorHAnsi"/>
          <w:bCs/>
          <w:sz w:val="22"/>
          <w:szCs w:val="22"/>
          <w:u w:val="single"/>
        </w:rPr>
        <w:t>xlsx</w:t>
      </w:r>
      <w:proofErr w:type="spellEnd"/>
      <w:r w:rsidRPr="00EF1483">
        <w:rPr>
          <w:rFonts w:asciiTheme="minorHAnsi" w:hAnsiTheme="minorHAnsi"/>
          <w:bCs/>
          <w:sz w:val="22"/>
          <w:szCs w:val="22"/>
          <w:u w:val="single"/>
        </w:rPr>
        <w:t>/.</w:t>
      </w:r>
      <w:proofErr w:type="spellStart"/>
      <w:r w:rsidRPr="00EF1483">
        <w:rPr>
          <w:rFonts w:asciiTheme="minorHAnsi" w:hAnsiTheme="minorHAnsi"/>
          <w:bCs/>
          <w:sz w:val="22"/>
          <w:szCs w:val="22"/>
          <w:u w:val="single"/>
        </w:rPr>
        <w:t>xls</w:t>
      </w:r>
      <w:proofErr w:type="spellEnd"/>
      <w:r w:rsidRPr="00EF1483">
        <w:rPr>
          <w:rFonts w:asciiTheme="minorHAnsi" w:hAnsiTheme="minorHAnsi"/>
          <w:bCs/>
          <w:sz w:val="22"/>
          <w:szCs w:val="22"/>
          <w:u w:val="single"/>
        </w:rPr>
        <w:t xml:space="preserve"> (</w:t>
      </w:r>
      <w:proofErr w:type="spellStart"/>
      <w:r w:rsidRPr="00EF1483">
        <w:rPr>
          <w:rFonts w:asciiTheme="minorHAnsi" w:hAnsiTheme="minorHAnsi"/>
          <w:bCs/>
          <w:sz w:val="22"/>
          <w:szCs w:val="22"/>
          <w:u w:val="single"/>
        </w:rPr>
        <w:t>excel</w:t>
      </w:r>
      <w:proofErr w:type="spellEnd"/>
      <w:r w:rsidRPr="00EF1483">
        <w:rPr>
          <w:rFonts w:asciiTheme="minorHAnsi" w:hAnsiTheme="minorHAnsi"/>
          <w:bCs/>
          <w:sz w:val="22"/>
          <w:szCs w:val="22"/>
          <w:u w:val="single"/>
        </w:rPr>
        <w:t>) obliki</w:t>
      </w:r>
      <w:r w:rsidRPr="00EF1483">
        <w:rPr>
          <w:rFonts w:asciiTheme="minorHAnsi" w:hAnsiTheme="minorHAnsi"/>
          <w:bCs/>
          <w:sz w:val="22"/>
          <w:szCs w:val="22"/>
        </w:rPr>
        <w:t xml:space="preserve">  </w:t>
      </w:r>
      <w:r w:rsidRPr="00EF1483">
        <w:rPr>
          <w:rFonts w:asciiTheme="minorHAnsi" w:hAnsiTheme="minorHAnsi"/>
          <w:b/>
          <w:bCs/>
          <w:sz w:val="22"/>
          <w:szCs w:val="22"/>
        </w:rPr>
        <w:t>IN</w:t>
      </w:r>
      <w:r w:rsidRPr="00EF1483">
        <w:rPr>
          <w:rFonts w:asciiTheme="minorHAnsi" w:hAnsiTheme="minorHAnsi"/>
          <w:bCs/>
          <w:sz w:val="22"/>
          <w:szCs w:val="22"/>
        </w:rPr>
        <w:t xml:space="preserve"> </w:t>
      </w:r>
    </w:p>
    <w:p w14:paraId="6170056D" w14:textId="1D1E17EB" w:rsidR="00387D1E" w:rsidRPr="00F25599" w:rsidRDefault="00F25599" w:rsidP="00F25599">
      <w:pPr>
        <w:numPr>
          <w:ilvl w:val="0"/>
          <w:numId w:val="50"/>
        </w:numPr>
        <w:spacing w:after="120"/>
        <w:ind w:left="851" w:hanging="284"/>
        <w:jc w:val="both"/>
        <w:rPr>
          <w:rFonts w:asciiTheme="minorHAnsi" w:hAnsiTheme="minorHAnsi"/>
          <w:bCs/>
          <w:sz w:val="22"/>
          <w:szCs w:val="22"/>
        </w:rPr>
      </w:pPr>
      <w:r w:rsidRPr="00EF1483">
        <w:rPr>
          <w:rFonts w:asciiTheme="minorHAnsi" w:hAnsiTheme="minorHAnsi"/>
          <w:bCs/>
          <w:sz w:val="22"/>
          <w:szCs w:val="22"/>
          <w:u w:val="single"/>
        </w:rPr>
        <w:t>v .</w:t>
      </w:r>
      <w:proofErr w:type="spellStart"/>
      <w:r w:rsidRPr="00EF1483">
        <w:rPr>
          <w:rFonts w:asciiTheme="minorHAnsi" w:hAnsiTheme="minorHAnsi"/>
          <w:bCs/>
          <w:sz w:val="22"/>
          <w:szCs w:val="22"/>
          <w:u w:val="single"/>
        </w:rPr>
        <w:t>pdf</w:t>
      </w:r>
      <w:proofErr w:type="spellEnd"/>
      <w:r w:rsidRPr="00EF1483">
        <w:rPr>
          <w:rFonts w:asciiTheme="minorHAnsi" w:hAnsiTheme="minorHAnsi"/>
          <w:bCs/>
          <w:sz w:val="22"/>
          <w:szCs w:val="22"/>
          <w:u w:val="single"/>
        </w:rPr>
        <w:t xml:space="preserve"> obliki</w:t>
      </w:r>
      <w:r>
        <w:rPr>
          <w:rFonts w:asciiTheme="minorHAnsi" w:hAnsiTheme="minorHAnsi"/>
          <w:bCs/>
          <w:sz w:val="22"/>
          <w:szCs w:val="22"/>
          <w:u w:val="single"/>
        </w:rPr>
        <w:t>,</w:t>
      </w:r>
      <w:r w:rsidRPr="00EF1483">
        <w:rPr>
          <w:rFonts w:asciiTheme="minorHAnsi" w:hAnsiTheme="minorHAnsi"/>
          <w:bCs/>
          <w:sz w:val="22"/>
          <w:szCs w:val="22"/>
        </w:rPr>
        <w:t xml:space="preserve"> </w:t>
      </w:r>
    </w:p>
    <w:p w14:paraId="4A6FF7B3" w14:textId="431956E8" w:rsidR="00F25599" w:rsidRDefault="00387D1E" w:rsidP="00F2559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387D1E">
        <w:rPr>
          <w:rFonts w:asciiTheme="minorHAnsi" w:hAnsiTheme="minorHAnsi"/>
          <w:color w:val="000000" w:themeColor="text1"/>
          <w:sz w:val="22"/>
          <w:szCs w:val="22"/>
        </w:rPr>
        <w:t>izpolnjen in podpisan obrazec S-4 »</w:t>
      </w:r>
      <w:r w:rsidRPr="0082200F">
        <w:rPr>
          <w:rFonts w:asciiTheme="minorHAnsi" w:hAnsiTheme="minorHAnsi"/>
          <w:b/>
          <w:bCs/>
          <w:color w:val="000000" w:themeColor="text1"/>
          <w:sz w:val="22"/>
          <w:szCs w:val="22"/>
        </w:rPr>
        <w:t>Izjava o sposobnosti</w:t>
      </w:r>
      <w:r w:rsidRPr="00387D1E">
        <w:rPr>
          <w:rFonts w:asciiTheme="minorHAnsi" w:hAnsiTheme="minorHAnsi"/>
          <w:color w:val="000000" w:themeColor="text1"/>
          <w:sz w:val="22"/>
          <w:szCs w:val="22"/>
        </w:rPr>
        <w:t>«</w:t>
      </w:r>
      <w:r w:rsidR="00881D0D">
        <w:rPr>
          <w:rFonts w:asciiTheme="minorHAnsi" w:hAnsiTheme="minorHAnsi"/>
          <w:color w:val="000000" w:themeColor="text1"/>
          <w:sz w:val="22"/>
          <w:szCs w:val="22"/>
        </w:rPr>
        <w:t>,</w:t>
      </w:r>
    </w:p>
    <w:p w14:paraId="218D1C9D" w14:textId="39F5D8EB" w:rsidR="00387D1E" w:rsidRPr="00F25599" w:rsidRDefault="00F25599" w:rsidP="00F25599">
      <w:pPr>
        <w:pStyle w:val="Odstavekseznama"/>
        <w:ind w:left="567"/>
        <w:contextualSpacing w:val="0"/>
        <w:jc w:val="both"/>
        <w:rPr>
          <w:rFonts w:ascii="Calibri" w:hAnsi="Calibri" w:cs="Calibri"/>
          <w:i/>
          <w:iCs/>
          <w:color w:val="00B050"/>
          <w:sz w:val="21"/>
          <w:szCs w:val="21"/>
        </w:rPr>
      </w:pPr>
      <w:r w:rsidRPr="004D792B">
        <w:rPr>
          <w:rFonts w:ascii="Calibri" w:hAnsi="Calibri" w:cs="Calibri"/>
          <w:i/>
          <w:iCs/>
          <w:color w:val="00B050"/>
          <w:sz w:val="21"/>
          <w:szCs w:val="21"/>
        </w:rPr>
        <w:t>(Če bo ponudnik naročilo izvedel s partnerjem (</w:t>
      </w:r>
      <w:proofErr w:type="spellStart"/>
      <w:r w:rsidRPr="004D792B">
        <w:rPr>
          <w:rFonts w:ascii="Calibri" w:hAnsi="Calibri" w:cs="Calibri"/>
          <w:i/>
          <w:iCs/>
          <w:color w:val="00B050"/>
          <w:sz w:val="21"/>
          <w:szCs w:val="21"/>
        </w:rPr>
        <w:t>soponudnikom</w:t>
      </w:r>
      <w:proofErr w:type="spellEnd"/>
      <w:r w:rsidRPr="004D792B">
        <w:rPr>
          <w:rFonts w:ascii="Calibri" w:hAnsi="Calibri" w:cs="Calibri"/>
          <w:i/>
          <w:iCs/>
          <w:color w:val="00B050"/>
          <w:sz w:val="21"/>
          <w:szCs w:val="21"/>
        </w:rPr>
        <w:t>) in/ali podizvajalcem in/ali uporabil zmogljivosti drugih subjektov, predloži tudi njihove izjave o sposobnosti.)</w:t>
      </w:r>
      <w:r w:rsidR="00387D1E" w:rsidRPr="00F25599">
        <w:rPr>
          <w:rFonts w:asciiTheme="minorHAnsi" w:hAnsiTheme="minorHAnsi"/>
          <w:color w:val="000000" w:themeColor="text1"/>
          <w:sz w:val="22"/>
          <w:szCs w:val="22"/>
        </w:rPr>
        <w:t>,</w:t>
      </w:r>
    </w:p>
    <w:p w14:paraId="1AAB8A08" w14:textId="726E62FF" w:rsidR="00387D1E" w:rsidRPr="00387D1E" w:rsidRDefault="00387D1E" w:rsidP="00F2559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proofErr w:type="spellStart"/>
      <w:r w:rsidRPr="00387D1E">
        <w:rPr>
          <w:rFonts w:asciiTheme="minorHAnsi" w:hAnsiTheme="minorHAnsi"/>
          <w:color w:val="000000" w:themeColor="text1"/>
          <w:sz w:val="22"/>
          <w:szCs w:val="22"/>
        </w:rPr>
        <w:t>skenogram</w:t>
      </w:r>
      <w:proofErr w:type="spellEnd"/>
      <w:r w:rsidRPr="00387D1E">
        <w:rPr>
          <w:rFonts w:asciiTheme="minorHAnsi" w:hAnsiTheme="minorHAnsi"/>
          <w:color w:val="000000" w:themeColor="text1"/>
          <w:sz w:val="22"/>
          <w:szCs w:val="22"/>
        </w:rPr>
        <w:t xml:space="preserve"> odločbe oz. dovoljenja pristojnega organa o podelitvi koncesije za opravljanje dejavnosti medicine dela za izvajanje zdravstvenih pregledov delavcev ali drugega ustreznega dokumenta (v smislu 34. člena Zakona o varnosti in zdravju pri delu (Uradni list RS, št. 43/2011))</w:t>
      </w:r>
      <w:r w:rsidR="00881D0D">
        <w:rPr>
          <w:rFonts w:asciiTheme="minorHAnsi" w:hAnsiTheme="minorHAnsi"/>
          <w:color w:val="000000" w:themeColor="text1"/>
          <w:sz w:val="22"/>
          <w:szCs w:val="22"/>
        </w:rPr>
        <w:t>,</w:t>
      </w:r>
    </w:p>
    <w:p w14:paraId="63013159" w14:textId="1FD614FF" w:rsidR="00387D1E" w:rsidRDefault="00387D1E" w:rsidP="00387D1E">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387D1E">
        <w:rPr>
          <w:rFonts w:asciiTheme="minorHAnsi" w:hAnsiTheme="minorHAnsi"/>
          <w:color w:val="000000" w:themeColor="text1"/>
          <w:sz w:val="22"/>
          <w:szCs w:val="22"/>
        </w:rPr>
        <w:t>druge dokumente, zahtevane v tem povabilu (npr. zahteva podizvajalca za neposredno   plačilo…).</w:t>
      </w:r>
    </w:p>
    <w:p w14:paraId="72F0305C" w14:textId="77777777" w:rsidR="0082200F" w:rsidRPr="00881D0D" w:rsidRDefault="0082200F" w:rsidP="0082200F">
      <w:pPr>
        <w:pStyle w:val="Odstavekseznama"/>
        <w:spacing w:after="60"/>
        <w:ind w:left="567"/>
        <w:contextualSpacing w:val="0"/>
        <w:jc w:val="both"/>
        <w:rPr>
          <w:rFonts w:asciiTheme="minorHAnsi" w:hAnsiTheme="minorHAnsi"/>
          <w:color w:val="000000" w:themeColor="text1"/>
          <w:sz w:val="22"/>
          <w:szCs w:val="22"/>
        </w:rPr>
      </w:pPr>
    </w:p>
    <w:p w14:paraId="6C9CB8D4" w14:textId="39643278" w:rsidR="00387D1E" w:rsidRPr="00B86385" w:rsidRDefault="00881D0D" w:rsidP="00B86385">
      <w:pPr>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Zgoraj navedeno zahtevano dokumentacijo </w:t>
      </w:r>
      <w:r w:rsidR="0082200F">
        <w:rPr>
          <w:rFonts w:ascii="Calibri" w:hAnsi="Calibri" w:cs="Calibri"/>
          <w:color w:val="000000" w:themeColor="text1"/>
          <w:sz w:val="22"/>
          <w:szCs w:val="22"/>
        </w:rPr>
        <w:t xml:space="preserve">mora </w:t>
      </w:r>
      <w:r w:rsidR="00B86385">
        <w:rPr>
          <w:rFonts w:ascii="Calibri" w:hAnsi="Calibri" w:cs="Calibri"/>
          <w:color w:val="000000" w:themeColor="text1"/>
          <w:sz w:val="22"/>
          <w:szCs w:val="22"/>
        </w:rPr>
        <w:t>ponudnik posred</w:t>
      </w:r>
      <w:r w:rsidR="0082200F">
        <w:rPr>
          <w:rFonts w:ascii="Calibri" w:hAnsi="Calibri" w:cs="Calibri"/>
          <w:color w:val="000000" w:themeColor="text1"/>
          <w:sz w:val="22"/>
          <w:szCs w:val="22"/>
        </w:rPr>
        <w:t>ovati</w:t>
      </w:r>
      <w:r w:rsidR="00387D1E" w:rsidRPr="00B86385">
        <w:rPr>
          <w:rFonts w:asciiTheme="minorHAnsi" w:hAnsiTheme="minorHAnsi"/>
          <w:color w:val="000000" w:themeColor="text1"/>
          <w:sz w:val="22"/>
          <w:szCs w:val="22"/>
        </w:rPr>
        <w:t xml:space="preserve"> po elektronski</w:t>
      </w:r>
      <w:r w:rsidR="00B86385">
        <w:rPr>
          <w:rFonts w:asciiTheme="minorHAnsi" w:hAnsiTheme="minorHAnsi"/>
          <w:color w:val="000000" w:themeColor="text1"/>
          <w:sz w:val="22"/>
          <w:szCs w:val="22"/>
        </w:rPr>
        <w:t xml:space="preserve"> poti</w:t>
      </w:r>
      <w:r w:rsidR="00387D1E" w:rsidRPr="00B86385">
        <w:rPr>
          <w:rFonts w:asciiTheme="minorHAnsi" w:hAnsiTheme="minorHAnsi"/>
          <w:color w:val="000000" w:themeColor="text1"/>
          <w:sz w:val="22"/>
          <w:szCs w:val="22"/>
        </w:rPr>
        <w:t xml:space="preserve"> </w:t>
      </w:r>
      <w:r w:rsidR="00387D1E" w:rsidRPr="00B86385">
        <w:rPr>
          <w:rFonts w:asciiTheme="minorHAnsi" w:hAnsiTheme="minorHAnsi"/>
          <w:b/>
          <w:color w:val="000000" w:themeColor="text1"/>
          <w:sz w:val="22"/>
          <w:szCs w:val="22"/>
        </w:rPr>
        <w:t xml:space="preserve">na e-poštni naslov </w:t>
      </w:r>
      <w:hyperlink r:id="rId12" w:history="1">
        <w:r w:rsidR="00387D1E" w:rsidRPr="00B86385">
          <w:rPr>
            <w:rStyle w:val="Hiperpovezava"/>
            <w:rFonts w:asciiTheme="minorHAnsi" w:hAnsiTheme="minorHAnsi"/>
            <w:b/>
            <w:color w:val="000000" w:themeColor="text1"/>
            <w:sz w:val="22"/>
            <w:szCs w:val="22"/>
          </w:rPr>
          <w:t>zdravniki@zzzs.si</w:t>
        </w:r>
      </w:hyperlink>
      <w:r w:rsidR="00387D1E" w:rsidRPr="00B86385">
        <w:rPr>
          <w:rFonts w:asciiTheme="minorHAnsi" w:hAnsiTheme="minorHAnsi"/>
          <w:b/>
          <w:color w:val="000000" w:themeColor="text1"/>
          <w:sz w:val="22"/>
          <w:szCs w:val="22"/>
        </w:rPr>
        <w:t xml:space="preserve">, </w:t>
      </w:r>
      <w:r w:rsidR="0082200F">
        <w:rPr>
          <w:rFonts w:asciiTheme="minorHAnsi" w:hAnsiTheme="minorHAnsi"/>
          <w:b/>
          <w:color w:val="000000" w:themeColor="text1"/>
          <w:sz w:val="22"/>
          <w:szCs w:val="22"/>
        </w:rPr>
        <w:t xml:space="preserve">in sicer </w:t>
      </w:r>
      <w:r w:rsidR="00387D1E" w:rsidRPr="00B86385">
        <w:rPr>
          <w:rFonts w:asciiTheme="minorHAnsi" w:hAnsiTheme="minorHAnsi"/>
          <w:b/>
          <w:sz w:val="22"/>
          <w:szCs w:val="22"/>
        </w:rPr>
        <w:t>najkasneje do</w:t>
      </w:r>
      <w:r w:rsidR="00387D1E" w:rsidRPr="00B86385">
        <w:rPr>
          <w:rFonts w:asciiTheme="minorHAnsi" w:hAnsiTheme="minorHAnsi"/>
          <w:sz w:val="22"/>
          <w:szCs w:val="22"/>
        </w:rPr>
        <w:t xml:space="preserve"> </w:t>
      </w:r>
      <w:r w:rsidR="00DE397F">
        <w:rPr>
          <w:rFonts w:asciiTheme="minorHAnsi" w:hAnsiTheme="minorHAnsi"/>
          <w:b/>
          <w:bCs/>
          <w:sz w:val="22"/>
          <w:szCs w:val="22"/>
        </w:rPr>
        <w:t>12. 12.</w:t>
      </w:r>
      <w:r w:rsidR="00052548" w:rsidRPr="00052548">
        <w:rPr>
          <w:rFonts w:asciiTheme="minorHAnsi" w:hAnsiTheme="minorHAnsi"/>
          <w:b/>
          <w:bCs/>
          <w:sz w:val="22"/>
          <w:szCs w:val="22"/>
        </w:rPr>
        <w:t xml:space="preserve"> </w:t>
      </w:r>
      <w:r w:rsidR="00387D1E" w:rsidRPr="00052548">
        <w:rPr>
          <w:rFonts w:ascii="Calibri" w:hAnsi="Calibri" w:cs="Calibri"/>
          <w:b/>
          <w:bCs/>
          <w:sz w:val="22"/>
          <w:szCs w:val="22"/>
        </w:rPr>
        <w:t>2023</w:t>
      </w:r>
      <w:r w:rsidR="00387D1E" w:rsidRPr="00B86385">
        <w:rPr>
          <w:rFonts w:ascii="Calibri" w:hAnsi="Calibri" w:cs="Calibri"/>
          <w:b/>
          <w:bCs/>
          <w:sz w:val="22"/>
          <w:szCs w:val="22"/>
        </w:rPr>
        <w:t xml:space="preserve"> do</w:t>
      </w:r>
      <w:r w:rsidR="00387D1E" w:rsidRPr="00B86385">
        <w:rPr>
          <w:rFonts w:ascii="Calibri" w:hAnsi="Calibri" w:cs="Calibri"/>
          <w:b/>
          <w:sz w:val="22"/>
          <w:szCs w:val="22"/>
        </w:rPr>
        <w:t xml:space="preserve"> 8:00</w:t>
      </w:r>
      <w:r w:rsidR="00387D1E" w:rsidRPr="00B86385">
        <w:rPr>
          <w:rFonts w:ascii="Calibri" w:hAnsi="Calibri" w:cs="Calibri"/>
          <w:sz w:val="22"/>
          <w:szCs w:val="22"/>
        </w:rPr>
        <w:t xml:space="preserve"> </w:t>
      </w:r>
      <w:r w:rsidR="00387D1E" w:rsidRPr="00B86385">
        <w:rPr>
          <w:rFonts w:ascii="Calibri" w:hAnsi="Calibri" w:cs="Calibri"/>
          <w:b/>
          <w:sz w:val="22"/>
          <w:szCs w:val="22"/>
        </w:rPr>
        <w:t>ure</w:t>
      </w:r>
      <w:r w:rsidR="00387D1E" w:rsidRPr="00B86385">
        <w:rPr>
          <w:rFonts w:asciiTheme="minorHAnsi" w:hAnsiTheme="minorHAnsi"/>
          <w:sz w:val="22"/>
          <w:szCs w:val="22"/>
        </w:rPr>
        <w:t>.</w:t>
      </w:r>
    </w:p>
    <w:p w14:paraId="536B81CB" w14:textId="77777777" w:rsidR="00387D1E" w:rsidRPr="00164C71" w:rsidRDefault="00387D1E" w:rsidP="00387D1E">
      <w:pPr>
        <w:spacing w:after="120"/>
        <w:jc w:val="both"/>
        <w:rPr>
          <w:rFonts w:asciiTheme="minorHAnsi" w:hAnsiTheme="minorHAnsi"/>
          <w:color w:val="000000" w:themeColor="text1"/>
          <w:sz w:val="22"/>
          <w:szCs w:val="22"/>
        </w:rPr>
      </w:pPr>
      <w:r w:rsidRPr="00164C71">
        <w:rPr>
          <w:rFonts w:asciiTheme="minorHAnsi" w:hAnsiTheme="minorHAnsi"/>
          <w:b/>
          <w:color w:val="000000" w:themeColor="text1"/>
          <w:sz w:val="22"/>
          <w:szCs w:val="22"/>
        </w:rPr>
        <w:lastRenderedPageBreak/>
        <w:t>Za pomoč</w:t>
      </w:r>
      <w:r w:rsidRPr="00164C71">
        <w:rPr>
          <w:rFonts w:asciiTheme="minorHAnsi" w:hAnsiTheme="minorHAnsi"/>
          <w:color w:val="000000" w:themeColor="text1"/>
          <w:sz w:val="22"/>
          <w:szCs w:val="22"/>
        </w:rPr>
        <w:t xml:space="preserve"> pri pripravi in oddaji ponudbe se ponudniki lahko obrnejo na spodaj navedene kontaktne osebe ZZZS.</w:t>
      </w:r>
    </w:p>
    <w:tbl>
      <w:tblPr>
        <w:tblpPr w:leftFromText="141" w:rightFromText="141" w:vertAnchor="text" w:tblpXSpec="center" w:tblpY="1"/>
        <w:tblOverlap w:val="neve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3686"/>
        <w:gridCol w:w="2461"/>
      </w:tblGrid>
      <w:tr w:rsidR="00387D1E" w:rsidRPr="00164C71" w14:paraId="37EED19C" w14:textId="77777777" w:rsidTr="00BA4D64">
        <w:trPr>
          <w:trHeight w:val="315"/>
          <w:jc w:val="center"/>
        </w:trPr>
        <w:tc>
          <w:tcPr>
            <w:tcW w:w="2835" w:type="dxa"/>
            <w:shd w:val="clear" w:color="000000" w:fill="D9D9D9"/>
            <w:noWrap/>
            <w:vAlign w:val="bottom"/>
            <w:hideMark/>
          </w:tcPr>
          <w:p w14:paraId="0484D1BC" w14:textId="77777777" w:rsidR="00387D1E" w:rsidRPr="00164C71" w:rsidRDefault="00387D1E" w:rsidP="00484FF7">
            <w:pPr>
              <w:jc w:val="center"/>
              <w:rPr>
                <w:rFonts w:ascii="Calibri" w:hAnsi="Calibri" w:cs="Calibri"/>
                <w:color w:val="000000"/>
                <w:sz w:val="22"/>
                <w:szCs w:val="22"/>
              </w:rPr>
            </w:pPr>
            <w:r w:rsidRPr="00164C71">
              <w:rPr>
                <w:rFonts w:ascii="Calibri" w:hAnsi="Calibri" w:cs="Calibri"/>
                <w:color w:val="000000"/>
                <w:sz w:val="22"/>
                <w:szCs w:val="22"/>
              </w:rPr>
              <w:t xml:space="preserve">KONTAKTNA OSEBA </w:t>
            </w:r>
          </w:p>
        </w:tc>
        <w:tc>
          <w:tcPr>
            <w:tcW w:w="3686" w:type="dxa"/>
            <w:shd w:val="clear" w:color="000000" w:fill="D9D9D9"/>
            <w:noWrap/>
            <w:vAlign w:val="center"/>
            <w:hideMark/>
          </w:tcPr>
          <w:p w14:paraId="766ECD5E" w14:textId="77777777" w:rsidR="00387D1E" w:rsidRPr="00164C71" w:rsidRDefault="00387D1E" w:rsidP="00484FF7">
            <w:pPr>
              <w:jc w:val="center"/>
              <w:rPr>
                <w:rFonts w:ascii="Calibri" w:hAnsi="Calibri" w:cs="Calibri"/>
                <w:color w:val="000000"/>
                <w:sz w:val="22"/>
                <w:szCs w:val="22"/>
              </w:rPr>
            </w:pPr>
            <w:r w:rsidRPr="00164C71">
              <w:rPr>
                <w:rFonts w:ascii="Calibri" w:hAnsi="Calibri" w:cs="Calibri"/>
                <w:color w:val="000000"/>
                <w:sz w:val="22"/>
                <w:szCs w:val="22"/>
              </w:rPr>
              <w:t>TELEFON</w:t>
            </w:r>
          </w:p>
        </w:tc>
        <w:tc>
          <w:tcPr>
            <w:tcW w:w="2461" w:type="dxa"/>
            <w:shd w:val="clear" w:color="000000" w:fill="D9D9D9"/>
          </w:tcPr>
          <w:p w14:paraId="13C99892" w14:textId="77777777" w:rsidR="00387D1E" w:rsidRPr="00164C71" w:rsidRDefault="00387D1E" w:rsidP="00484FF7">
            <w:pPr>
              <w:jc w:val="center"/>
              <w:rPr>
                <w:rFonts w:ascii="Calibri" w:hAnsi="Calibri" w:cs="Calibri"/>
                <w:color w:val="000000"/>
                <w:sz w:val="22"/>
                <w:szCs w:val="22"/>
              </w:rPr>
            </w:pPr>
            <w:r>
              <w:rPr>
                <w:rFonts w:ascii="Calibri" w:hAnsi="Calibri" w:cs="Calibri"/>
                <w:color w:val="000000"/>
                <w:sz w:val="22"/>
                <w:szCs w:val="22"/>
              </w:rPr>
              <w:t>E-MAIL</w:t>
            </w:r>
          </w:p>
        </w:tc>
      </w:tr>
      <w:tr w:rsidR="00387D1E" w:rsidRPr="00164C71" w14:paraId="448217D9" w14:textId="77777777" w:rsidTr="00BA4D64">
        <w:trPr>
          <w:trHeight w:val="300"/>
          <w:jc w:val="center"/>
        </w:trPr>
        <w:tc>
          <w:tcPr>
            <w:tcW w:w="2835" w:type="dxa"/>
            <w:shd w:val="clear" w:color="auto" w:fill="auto"/>
            <w:noWrap/>
            <w:vAlign w:val="center"/>
            <w:hideMark/>
          </w:tcPr>
          <w:p w14:paraId="0280B515" w14:textId="20554DD7" w:rsidR="00387D1E" w:rsidRPr="00164C71" w:rsidRDefault="00387D1E" w:rsidP="00BA4D64">
            <w:pPr>
              <w:rPr>
                <w:rFonts w:ascii="Calibri" w:hAnsi="Calibri" w:cs="Calibri"/>
                <w:color w:val="000000" w:themeColor="text1"/>
                <w:sz w:val="22"/>
                <w:szCs w:val="22"/>
              </w:rPr>
            </w:pPr>
            <w:r>
              <w:rPr>
                <w:rFonts w:ascii="Calibri" w:hAnsi="Calibri" w:cs="Calibri"/>
                <w:color w:val="000000" w:themeColor="text1"/>
                <w:sz w:val="22"/>
                <w:szCs w:val="22"/>
              </w:rPr>
              <w:t xml:space="preserve">Barbara Knavs </w:t>
            </w:r>
            <w:r w:rsidR="00BA4D64">
              <w:rPr>
                <w:rFonts w:ascii="Calibri" w:hAnsi="Calibri" w:cs="Calibri"/>
                <w:color w:val="000000" w:themeColor="text1"/>
                <w:sz w:val="22"/>
                <w:szCs w:val="22"/>
              </w:rPr>
              <w:t>F</w:t>
            </w:r>
            <w:r>
              <w:rPr>
                <w:rFonts w:ascii="Calibri" w:hAnsi="Calibri" w:cs="Calibri"/>
                <w:color w:val="000000" w:themeColor="text1"/>
                <w:sz w:val="22"/>
                <w:szCs w:val="22"/>
              </w:rPr>
              <w:t>erlič</w:t>
            </w:r>
          </w:p>
        </w:tc>
        <w:tc>
          <w:tcPr>
            <w:tcW w:w="3686" w:type="dxa"/>
            <w:shd w:val="clear" w:color="auto" w:fill="auto"/>
            <w:noWrap/>
            <w:vAlign w:val="center"/>
            <w:hideMark/>
          </w:tcPr>
          <w:p w14:paraId="1EAFA7F8" w14:textId="3273407F" w:rsidR="00387D1E" w:rsidRPr="0019116F" w:rsidRDefault="00387D1E" w:rsidP="00387D1E">
            <w:pPr>
              <w:pStyle w:val="Odstavekseznama"/>
              <w:numPr>
                <w:ilvl w:val="0"/>
                <w:numId w:val="49"/>
              </w:numPr>
              <w:jc w:val="center"/>
              <w:rPr>
                <w:rFonts w:ascii="Calibri" w:hAnsi="Calibri" w:cs="Calibri"/>
                <w:color w:val="000000" w:themeColor="text1"/>
                <w:sz w:val="22"/>
                <w:szCs w:val="22"/>
              </w:rPr>
            </w:pPr>
            <w:r>
              <w:rPr>
                <w:rFonts w:ascii="Calibri" w:hAnsi="Calibri" w:cs="Calibri"/>
                <w:color w:val="000000" w:themeColor="text1"/>
                <w:sz w:val="22"/>
                <w:szCs w:val="22"/>
              </w:rPr>
              <w:t xml:space="preserve"> 30 77 </w:t>
            </w:r>
            <w:r w:rsidR="00BA4D64">
              <w:rPr>
                <w:rFonts w:ascii="Calibri" w:hAnsi="Calibri" w:cs="Calibri"/>
                <w:color w:val="000000" w:themeColor="text1"/>
                <w:sz w:val="22"/>
                <w:szCs w:val="22"/>
              </w:rPr>
              <w:t>452</w:t>
            </w:r>
          </w:p>
        </w:tc>
        <w:tc>
          <w:tcPr>
            <w:tcW w:w="2461" w:type="dxa"/>
          </w:tcPr>
          <w:p w14:paraId="53CB978E" w14:textId="454A9574" w:rsidR="00387D1E" w:rsidRPr="006A49F2" w:rsidRDefault="00387D1E" w:rsidP="00484FF7">
            <w:pPr>
              <w:ind w:left="-70"/>
              <w:jc w:val="center"/>
              <w:rPr>
                <w:rFonts w:ascii="Calibri" w:hAnsi="Calibri" w:cs="Calibri"/>
                <w:color w:val="000000" w:themeColor="text1"/>
                <w:sz w:val="22"/>
                <w:szCs w:val="22"/>
              </w:rPr>
            </w:pPr>
            <w:r>
              <w:rPr>
                <w:rFonts w:ascii="Calibri" w:hAnsi="Calibri" w:cs="Calibri"/>
                <w:color w:val="000000" w:themeColor="text1"/>
                <w:sz w:val="22"/>
                <w:szCs w:val="22"/>
              </w:rPr>
              <w:t>ijn</w:t>
            </w:r>
            <w:r w:rsidRPr="006A49F2">
              <w:rPr>
                <w:rFonts w:ascii="Calibri" w:hAnsi="Calibri" w:cs="Calibri"/>
                <w:color w:val="000000" w:themeColor="text1"/>
                <w:sz w:val="22"/>
                <w:szCs w:val="22"/>
              </w:rPr>
              <w:t>@zzzs.si</w:t>
            </w:r>
          </w:p>
        </w:tc>
      </w:tr>
      <w:tr w:rsidR="00387D1E" w:rsidRPr="00164C71" w14:paraId="005C59AD" w14:textId="77777777" w:rsidTr="00BA4D64">
        <w:trPr>
          <w:trHeight w:val="300"/>
          <w:jc w:val="center"/>
        </w:trPr>
        <w:tc>
          <w:tcPr>
            <w:tcW w:w="2835" w:type="dxa"/>
            <w:shd w:val="clear" w:color="auto" w:fill="auto"/>
            <w:noWrap/>
            <w:vAlign w:val="center"/>
          </w:tcPr>
          <w:p w14:paraId="363E9B71" w14:textId="0B81D8A1" w:rsidR="00387D1E" w:rsidRPr="00164C71" w:rsidRDefault="00387D1E" w:rsidP="00BA4D64">
            <w:pPr>
              <w:rPr>
                <w:rFonts w:ascii="Calibri" w:hAnsi="Calibri" w:cs="Calibri"/>
                <w:color w:val="000000" w:themeColor="text1"/>
                <w:sz w:val="22"/>
                <w:szCs w:val="22"/>
              </w:rPr>
            </w:pPr>
            <w:r>
              <w:rPr>
                <w:rFonts w:ascii="Calibri" w:hAnsi="Calibri" w:cs="Calibri"/>
                <w:color w:val="000000" w:themeColor="text1"/>
                <w:sz w:val="22"/>
                <w:szCs w:val="22"/>
              </w:rPr>
              <w:t xml:space="preserve">Matjaž Jamnik </w:t>
            </w:r>
          </w:p>
        </w:tc>
        <w:tc>
          <w:tcPr>
            <w:tcW w:w="3686" w:type="dxa"/>
            <w:shd w:val="clear" w:color="auto" w:fill="auto"/>
            <w:noWrap/>
            <w:vAlign w:val="center"/>
          </w:tcPr>
          <w:p w14:paraId="1ADDFBF2" w14:textId="775EE69B" w:rsidR="00387D1E" w:rsidRPr="00164C71" w:rsidRDefault="00387D1E" w:rsidP="00484FF7">
            <w:pPr>
              <w:jc w:val="center"/>
              <w:rPr>
                <w:rFonts w:ascii="Calibri" w:hAnsi="Calibri" w:cs="Calibri"/>
                <w:color w:val="000000" w:themeColor="text1"/>
                <w:sz w:val="22"/>
                <w:szCs w:val="22"/>
              </w:rPr>
            </w:pPr>
            <w:r w:rsidRPr="0019116F">
              <w:rPr>
                <w:rFonts w:ascii="Calibri" w:hAnsi="Calibri" w:cs="Calibri"/>
                <w:color w:val="000000" w:themeColor="text1"/>
                <w:sz w:val="22"/>
                <w:szCs w:val="22"/>
              </w:rPr>
              <w:t>(0</w:t>
            </w:r>
            <w:r w:rsidR="00BA4D64">
              <w:rPr>
                <w:rFonts w:ascii="Calibri" w:hAnsi="Calibri" w:cs="Calibri"/>
                <w:color w:val="000000" w:themeColor="text1"/>
                <w:sz w:val="22"/>
                <w:szCs w:val="22"/>
              </w:rPr>
              <w:t>1</w:t>
            </w:r>
            <w:r w:rsidRPr="0019116F">
              <w:rPr>
                <w:rFonts w:ascii="Calibri" w:hAnsi="Calibri" w:cs="Calibri"/>
                <w:color w:val="000000" w:themeColor="text1"/>
                <w:sz w:val="22"/>
                <w:szCs w:val="22"/>
              </w:rPr>
              <w:t xml:space="preserve">) </w:t>
            </w:r>
            <w:r w:rsidR="00BA4D64">
              <w:rPr>
                <w:rFonts w:ascii="Calibri" w:hAnsi="Calibri" w:cs="Calibri"/>
                <w:color w:val="000000" w:themeColor="text1"/>
                <w:sz w:val="22"/>
                <w:szCs w:val="22"/>
              </w:rPr>
              <w:t>30</w:t>
            </w:r>
            <w:r w:rsidRPr="0019116F">
              <w:rPr>
                <w:rFonts w:ascii="Calibri" w:hAnsi="Calibri" w:cs="Calibri"/>
                <w:color w:val="000000" w:themeColor="text1"/>
                <w:sz w:val="22"/>
                <w:szCs w:val="22"/>
              </w:rPr>
              <w:t xml:space="preserve"> </w:t>
            </w:r>
            <w:r w:rsidR="00BA4D64">
              <w:rPr>
                <w:rFonts w:ascii="Calibri" w:hAnsi="Calibri" w:cs="Calibri"/>
                <w:color w:val="000000" w:themeColor="text1"/>
                <w:sz w:val="22"/>
                <w:szCs w:val="22"/>
              </w:rPr>
              <w:t>77</w:t>
            </w:r>
            <w:r w:rsidRPr="0019116F">
              <w:rPr>
                <w:rFonts w:ascii="Calibri" w:hAnsi="Calibri" w:cs="Calibri"/>
                <w:color w:val="000000" w:themeColor="text1"/>
                <w:sz w:val="22"/>
                <w:szCs w:val="22"/>
              </w:rPr>
              <w:t xml:space="preserve"> 27</w:t>
            </w:r>
            <w:r w:rsidR="00BA4D64">
              <w:rPr>
                <w:rFonts w:ascii="Calibri" w:hAnsi="Calibri" w:cs="Calibri"/>
                <w:color w:val="000000" w:themeColor="text1"/>
                <w:sz w:val="22"/>
                <w:szCs w:val="22"/>
              </w:rPr>
              <w:t>9</w:t>
            </w:r>
          </w:p>
        </w:tc>
        <w:tc>
          <w:tcPr>
            <w:tcW w:w="2461" w:type="dxa"/>
          </w:tcPr>
          <w:p w14:paraId="511727BD" w14:textId="78394191" w:rsidR="00387D1E" w:rsidRPr="0019116F" w:rsidRDefault="00387D1E" w:rsidP="00484FF7">
            <w:pPr>
              <w:jc w:val="center"/>
              <w:rPr>
                <w:rFonts w:ascii="Calibri" w:hAnsi="Calibri" w:cs="Calibri"/>
                <w:color w:val="000000" w:themeColor="text1"/>
                <w:sz w:val="22"/>
                <w:szCs w:val="22"/>
              </w:rPr>
            </w:pPr>
            <w:r>
              <w:rPr>
                <w:rFonts w:ascii="Calibri" w:hAnsi="Calibri" w:cs="Calibri"/>
                <w:color w:val="000000" w:themeColor="text1"/>
                <w:sz w:val="22"/>
                <w:szCs w:val="22"/>
              </w:rPr>
              <w:t>ijn@zzzs.si</w:t>
            </w:r>
          </w:p>
        </w:tc>
      </w:tr>
      <w:tr w:rsidR="00387D1E" w:rsidRPr="00164C71" w14:paraId="647FF5CC" w14:textId="77777777" w:rsidTr="00BA4D64">
        <w:trPr>
          <w:trHeight w:val="300"/>
          <w:jc w:val="center"/>
        </w:trPr>
        <w:tc>
          <w:tcPr>
            <w:tcW w:w="2835" w:type="dxa"/>
            <w:shd w:val="clear" w:color="auto" w:fill="auto"/>
            <w:noWrap/>
            <w:vAlign w:val="center"/>
          </w:tcPr>
          <w:p w14:paraId="1168BF35" w14:textId="13DF1464" w:rsidR="00387D1E" w:rsidRDefault="00387D1E" w:rsidP="00BA4D64">
            <w:pPr>
              <w:rPr>
                <w:rFonts w:ascii="Calibri" w:hAnsi="Calibri" w:cs="Calibri"/>
                <w:color w:val="000000" w:themeColor="text1"/>
                <w:sz w:val="22"/>
                <w:szCs w:val="22"/>
              </w:rPr>
            </w:pPr>
            <w:r>
              <w:rPr>
                <w:rFonts w:ascii="Calibri" w:hAnsi="Calibri" w:cs="Calibri"/>
                <w:color w:val="000000" w:themeColor="text1"/>
                <w:sz w:val="22"/>
                <w:szCs w:val="22"/>
              </w:rPr>
              <w:t xml:space="preserve">Melita Feldin </w:t>
            </w:r>
          </w:p>
        </w:tc>
        <w:tc>
          <w:tcPr>
            <w:tcW w:w="3686" w:type="dxa"/>
            <w:shd w:val="clear" w:color="auto" w:fill="auto"/>
            <w:noWrap/>
            <w:vAlign w:val="center"/>
          </w:tcPr>
          <w:p w14:paraId="7A7C155D" w14:textId="102B0741" w:rsidR="00387D1E" w:rsidRPr="00BA4D64" w:rsidRDefault="00BA4D64" w:rsidP="00BA4D64">
            <w:pPr>
              <w:ind w:left="-70"/>
              <w:jc w:val="center"/>
              <w:rPr>
                <w:rFonts w:ascii="Calibri" w:hAnsi="Calibri" w:cs="Calibri"/>
                <w:color w:val="000000" w:themeColor="text1"/>
                <w:sz w:val="22"/>
                <w:szCs w:val="22"/>
              </w:rPr>
            </w:pPr>
            <w:r>
              <w:rPr>
                <w:rFonts w:ascii="Calibri" w:hAnsi="Calibri" w:cs="Calibri"/>
                <w:color w:val="000000" w:themeColor="text1"/>
                <w:sz w:val="22"/>
                <w:szCs w:val="22"/>
              </w:rPr>
              <w:t>(01)</w:t>
            </w:r>
            <w:r w:rsidR="00387D1E" w:rsidRPr="00BA4D64">
              <w:rPr>
                <w:rFonts w:ascii="Calibri" w:hAnsi="Calibri" w:cs="Calibri"/>
                <w:color w:val="000000" w:themeColor="text1"/>
                <w:sz w:val="22"/>
                <w:szCs w:val="22"/>
              </w:rPr>
              <w:t xml:space="preserve"> </w:t>
            </w:r>
            <w:r w:rsidRPr="00BA4D64">
              <w:rPr>
                <w:rFonts w:ascii="Calibri" w:hAnsi="Calibri" w:cs="Calibri"/>
                <w:color w:val="000000" w:themeColor="text1"/>
                <w:sz w:val="22"/>
                <w:szCs w:val="22"/>
              </w:rPr>
              <w:t>30</w:t>
            </w:r>
            <w:r w:rsidR="00387D1E" w:rsidRPr="00BA4D64">
              <w:rPr>
                <w:rFonts w:ascii="Calibri" w:hAnsi="Calibri" w:cs="Calibri"/>
                <w:color w:val="000000" w:themeColor="text1"/>
                <w:sz w:val="22"/>
                <w:szCs w:val="22"/>
              </w:rPr>
              <w:t xml:space="preserve"> </w:t>
            </w:r>
            <w:r w:rsidRPr="00BA4D64">
              <w:rPr>
                <w:rFonts w:ascii="Calibri" w:hAnsi="Calibri" w:cs="Calibri"/>
                <w:color w:val="000000" w:themeColor="text1"/>
                <w:sz w:val="22"/>
                <w:szCs w:val="22"/>
              </w:rPr>
              <w:t>77</w:t>
            </w:r>
            <w:r w:rsidR="00387D1E" w:rsidRPr="00BA4D64">
              <w:rPr>
                <w:rFonts w:ascii="Calibri" w:hAnsi="Calibri" w:cs="Calibri"/>
                <w:color w:val="000000" w:themeColor="text1"/>
                <w:sz w:val="22"/>
                <w:szCs w:val="22"/>
              </w:rPr>
              <w:t xml:space="preserve"> </w:t>
            </w:r>
            <w:r w:rsidRPr="00BA4D64">
              <w:rPr>
                <w:rFonts w:ascii="Calibri" w:hAnsi="Calibri" w:cs="Calibri"/>
                <w:color w:val="000000" w:themeColor="text1"/>
                <w:sz w:val="22"/>
                <w:szCs w:val="22"/>
              </w:rPr>
              <w:t>563</w:t>
            </w:r>
          </w:p>
        </w:tc>
        <w:tc>
          <w:tcPr>
            <w:tcW w:w="2461" w:type="dxa"/>
          </w:tcPr>
          <w:p w14:paraId="054C8B12" w14:textId="3C873FF2" w:rsidR="00387D1E" w:rsidRPr="0019116F" w:rsidRDefault="00BA4D64" w:rsidP="00484FF7">
            <w:pPr>
              <w:jc w:val="center"/>
              <w:rPr>
                <w:rFonts w:ascii="Calibri" w:hAnsi="Calibri" w:cs="Calibri"/>
                <w:color w:val="000000" w:themeColor="text1"/>
                <w:sz w:val="22"/>
                <w:szCs w:val="22"/>
              </w:rPr>
            </w:pPr>
            <w:r>
              <w:rPr>
                <w:rFonts w:ascii="Calibri" w:hAnsi="Calibri" w:cs="Calibri"/>
                <w:color w:val="000000" w:themeColor="text1"/>
                <w:sz w:val="22"/>
                <w:szCs w:val="22"/>
              </w:rPr>
              <w:t>melita.feldin@zzzs.si</w:t>
            </w:r>
          </w:p>
        </w:tc>
      </w:tr>
    </w:tbl>
    <w:p w14:paraId="1F53F909" w14:textId="77777777" w:rsidR="00387D1E" w:rsidRPr="00164C71" w:rsidRDefault="00387D1E" w:rsidP="00387D1E">
      <w:pPr>
        <w:pStyle w:val="Noga"/>
        <w:spacing w:before="120"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 xml:space="preserve">Ponudb, oddanih po preteku roka za oddajo, ZZZS pri </w:t>
      </w:r>
      <w:r w:rsidRPr="00164C71">
        <w:rPr>
          <w:rFonts w:asciiTheme="minorHAnsi" w:hAnsiTheme="minorHAnsi"/>
          <w:i/>
          <w:color w:val="000000" w:themeColor="text1"/>
          <w:sz w:val="22"/>
          <w:szCs w:val="22"/>
        </w:rPr>
        <w:t>tem</w:t>
      </w:r>
      <w:r w:rsidRPr="00164C71">
        <w:rPr>
          <w:rFonts w:asciiTheme="minorHAnsi" w:hAnsiTheme="minorHAnsi"/>
          <w:color w:val="000000" w:themeColor="text1"/>
          <w:sz w:val="22"/>
          <w:szCs w:val="22"/>
        </w:rPr>
        <w:t xml:space="preserve"> javnem naročilu ne bo mogel več upoštevati in se jih izloči iz tega postopka.</w:t>
      </w:r>
    </w:p>
    <w:p w14:paraId="73859B5E" w14:textId="77777777" w:rsidR="00387D1E" w:rsidRPr="00164C71" w:rsidRDefault="00387D1E" w:rsidP="00387D1E">
      <w:pPr>
        <w:spacing w:after="120"/>
        <w:jc w:val="both"/>
        <w:rPr>
          <w:rFonts w:asciiTheme="minorHAnsi" w:hAnsiTheme="minorHAnsi"/>
          <w:snapToGrid w:val="0"/>
          <w:color w:val="000000" w:themeColor="text1"/>
          <w:sz w:val="22"/>
          <w:szCs w:val="22"/>
          <w:lang w:eastAsia="en-US"/>
        </w:rPr>
      </w:pPr>
      <w:r w:rsidRPr="00164C71">
        <w:rPr>
          <w:rFonts w:ascii="Calibri" w:hAnsi="Calibri" w:cs="Calibri"/>
          <w:bCs/>
          <w:color w:val="000000" w:themeColor="text1"/>
          <w:sz w:val="22"/>
          <w:szCs w:val="22"/>
        </w:rPr>
        <w:t>Za pogodbe v ocenjeni vrednosti nad 10.000,00 EUR brez DDV, ki bodo sklenjene na podlagi tega naročila, bodo morali izbrani ponudniki, ki so pravne osebe, pred sklenitvijo pogodbe podati še izjavo o svoji lastniški strukturi in povezanih gospodarskih subjektih, s podatki, ki jih zahteva šesti odstavek 14. člena Zakon o integriteti in preprečevanju korupcije</w:t>
      </w:r>
      <w:r w:rsidRPr="00164C71">
        <w:rPr>
          <w:rStyle w:val="Sprotnaopomba-sklic"/>
          <w:rFonts w:ascii="Calibri" w:hAnsi="Calibri" w:cs="Calibri"/>
          <w:bCs/>
          <w:color w:val="000000" w:themeColor="text1"/>
          <w:sz w:val="22"/>
          <w:szCs w:val="22"/>
        </w:rPr>
        <w:footnoteReference w:id="3"/>
      </w:r>
      <w:r w:rsidRPr="00164C71">
        <w:rPr>
          <w:rFonts w:ascii="Calibri" w:hAnsi="Calibri" w:cs="Calibri"/>
          <w:bCs/>
          <w:color w:val="000000" w:themeColor="text1"/>
          <w:sz w:val="22"/>
          <w:szCs w:val="22"/>
        </w:rPr>
        <w:t xml:space="preserve"> (v nadaljevanju tudi kot: »</w:t>
      </w:r>
      <w:proofErr w:type="spellStart"/>
      <w:r w:rsidRPr="00164C71">
        <w:rPr>
          <w:rFonts w:ascii="Calibri" w:hAnsi="Calibri" w:cs="Calibri"/>
          <w:bCs/>
          <w:color w:val="000000" w:themeColor="text1"/>
          <w:sz w:val="22"/>
          <w:szCs w:val="22"/>
        </w:rPr>
        <w:t>ZIntPK</w:t>
      </w:r>
      <w:proofErr w:type="spellEnd"/>
      <w:r w:rsidRPr="00164C71">
        <w:rPr>
          <w:rFonts w:ascii="Calibri" w:hAnsi="Calibri" w:cs="Calibri"/>
          <w:bCs/>
          <w:color w:val="000000" w:themeColor="text1"/>
          <w:sz w:val="22"/>
          <w:szCs w:val="22"/>
        </w:rPr>
        <w:t>«).</w:t>
      </w:r>
    </w:p>
    <w:p w14:paraId="67A661D4" w14:textId="77777777" w:rsidR="00387D1E" w:rsidRPr="00164C71" w:rsidRDefault="00387D1E" w:rsidP="00387D1E">
      <w:pPr>
        <w:spacing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 xml:space="preserve">ZZZS lahko kadar koli v postopku od ponudnika zahteva predložitev dodatnih dokazil o izpolnjevanju pogojev za sodelovanje, če je to potrebno za zakonito in pravilno izvedbo postopka. </w:t>
      </w:r>
    </w:p>
    <w:p w14:paraId="7503E571" w14:textId="77777777" w:rsidR="00387D1E" w:rsidRPr="00164C71" w:rsidRDefault="00387D1E" w:rsidP="00387D1E">
      <w:pPr>
        <w:jc w:val="both"/>
        <w:rPr>
          <w:rFonts w:asciiTheme="minorHAnsi" w:hAnsiTheme="minorHAnsi"/>
          <w:snapToGrid w:val="0"/>
          <w:sz w:val="22"/>
          <w:szCs w:val="22"/>
          <w:lang w:eastAsia="en-US"/>
        </w:rPr>
      </w:pPr>
      <w:r w:rsidRPr="00164C71">
        <w:rPr>
          <w:rFonts w:asciiTheme="minorHAnsi" w:hAnsiTheme="minorHAnsi"/>
          <w:snapToGrid w:val="0"/>
          <w:color w:val="000000" w:themeColor="text1"/>
          <w:sz w:val="22"/>
          <w:szCs w:val="22"/>
          <w:lang w:eastAsia="en-US"/>
        </w:rPr>
        <w:t xml:space="preserve">V primeru, da ponudnik katero od listin ponudbe predloži v tujem jeziku, bo moral ponudnik na zahtevo </w:t>
      </w:r>
      <w:r w:rsidRPr="00164C71">
        <w:rPr>
          <w:rFonts w:asciiTheme="minorHAnsi" w:hAnsiTheme="minorHAnsi"/>
          <w:snapToGrid w:val="0"/>
          <w:sz w:val="22"/>
          <w:szCs w:val="22"/>
          <w:lang w:eastAsia="en-US"/>
        </w:rPr>
        <w:t>ZZZS predložiti njen prevod v slovenski jezik.</w:t>
      </w:r>
    </w:p>
    <w:p w14:paraId="49CF6EE7" w14:textId="172769C1" w:rsidR="005B788D" w:rsidRDefault="005B788D" w:rsidP="00EE1E88">
      <w:pPr>
        <w:jc w:val="both"/>
        <w:rPr>
          <w:rFonts w:asciiTheme="minorHAnsi" w:hAnsiTheme="minorHAnsi"/>
          <w:color w:val="00B050"/>
          <w:sz w:val="22"/>
          <w:szCs w:val="22"/>
        </w:rPr>
      </w:pPr>
    </w:p>
    <w:p w14:paraId="488B9F5F" w14:textId="77777777" w:rsidR="001F4DFD" w:rsidRPr="001F4DFD" w:rsidRDefault="001F4DFD" w:rsidP="0082200F">
      <w:pPr>
        <w:pStyle w:val="Naslov1"/>
        <w:spacing w:before="0" w:after="120"/>
        <w:rPr>
          <w:rFonts w:ascii="Calibri" w:hAnsi="Calibri" w:cs="Calibri"/>
          <w:bCs/>
          <w:color w:val="00B050"/>
          <w:sz w:val="22"/>
          <w:szCs w:val="22"/>
          <w:u w:val="single"/>
        </w:rPr>
      </w:pPr>
      <w:r w:rsidRPr="001F4DFD">
        <w:rPr>
          <w:rFonts w:ascii="Calibri" w:hAnsi="Calibri" w:cs="Calibri"/>
          <w:bCs/>
          <w:color w:val="00B050"/>
          <w:sz w:val="22"/>
          <w:szCs w:val="22"/>
          <w:u w:val="single"/>
        </w:rPr>
        <w:t>VI. ODPIRANJE, PREGLED IN DOPOLNJEVANJE PONUDB</w:t>
      </w:r>
    </w:p>
    <w:p w14:paraId="2F6DD767" w14:textId="31418444" w:rsidR="001F4DFD" w:rsidRPr="00164C71" w:rsidRDefault="001F4DFD" w:rsidP="001F4DFD">
      <w:pPr>
        <w:spacing w:after="120"/>
        <w:jc w:val="both"/>
        <w:rPr>
          <w:rFonts w:ascii="Calibri" w:eastAsia="Calibri" w:hAnsi="Calibri" w:cs="Calibri"/>
          <w:color w:val="000000" w:themeColor="text1"/>
          <w:sz w:val="22"/>
          <w:szCs w:val="22"/>
        </w:rPr>
      </w:pPr>
      <w:r w:rsidRPr="00164C71">
        <w:rPr>
          <w:rFonts w:ascii="Calibri" w:eastAsia="Calibri" w:hAnsi="Calibri" w:cs="Calibri"/>
          <w:color w:val="000000" w:themeColor="text1"/>
          <w:sz w:val="22"/>
          <w:szCs w:val="22"/>
          <w:lang w:eastAsia="en-US"/>
        </w:rPr>
        <w:t xml:space="preserve">Odpiranje </w:t>
      </w:r>
      <w:r w:rsidRPr="00164C71">
        <w:rPr>
          <w:rFonts w:ascii="Calibri" w:eastAsia="Calibri" w:hAnsi="Calibri" w:cs="Calibri"/>
          <w:sz w:val="22"/>
          <w:szCs w:val="22"/>
          <w:lang w:eastAsia="en-US"/>
        </w:rPr>
        <w:t xml:space="preserve">ponudb bo </w:t>
      </w:r>
      <w:r w:rsidRPr="004C19B5">
        <w:rPr>
          <w:rFonts w:ascii="Calibri" w:eastAsia="Calibri" w:hAnsi="Calibri" w:cs="Calibri"/>
          <w:sz w:val="22"/>
          <w:szCs w:val="22"/>
          <w:lang w:eastAsia="en-US"/>
        </w:rPr>
        <w:t xml:space="preserve">dne </w:t>
      </w:r>
      <w:r w:rsidR="00DE397F">
        <w:rPr>
          <w:rFonts w:ascii="Calibri" w:eastAsia="Calibri" w:hAnsi="Calibri" w:cs="Calibri"/>
          <w:b/>
          <w:bCs/>
          <w:sz w:val="22"/>
          <w:szCs w:val="22"/>
          <w:lang w:eastAsia="en-US"/>
        </w:rPr>
        <w:t>12. 12.</w:t>
      </w:r>
      <w:r w:rsidRPr="00052548">
        <w:rPr>
          <w:rFonts w:ascii="Calibri" w:eastAsia="Calibri" w:hAnsi="Calibri" w:cs="Calibri"/>
          <w:b/>
          <w:bCs/>
          <w:sz w:val="22"/>
          <w:szCs w:val="22"/>
          <w:lang w:eastAsia="en-US"/>
        </w:rPr>
        <w:t xml:space="preserve"> 2023</w:t>
      </w:r>
      <w:r w:rsidRPr="00052548">
        <w:rPr>
          <w:rFonts w:ascii="Calibri" w:eastAsia="Calibri" w:hAnsi="Calibri" w:cs="Calibri"/>
          <w:sz w:val="22"/>
          <w:szCs w:val="22"/>
          <w:lang w:eastAsia="en-US"/>
        </w:rPr>
        <w:t xml:space="preserve"> </w:t>
      </w:r>
      <w:r w:rsidRPr="008E58B2">
        <w:rPr>
          <w:rFonts w:ascii="Calibri" w:eastAsia="Calibri" w:hAnsi="Calibri" w:cs="Calibri"/>
          <w:b/>
          <w:sz w:val="22"/>
          <w:szCs w:val="22"/>
          <w:lang w:eastAsia="en-US"/>
        </w:rPr>
        <w:t>od 8:15 ure</w:t>
      </w:r>
      <w:r w:rsidRPr="00164C71">
        <w:rPr>
          <w:rFonts w:ascii="Calibri" w:eastAsia="Calibri" w:hAnsi="Calibri" w:cs="Calibri"/>
          <w:b/>
          <w:sz w:val="22"/>
          <w:szCs w:val="22"/>
          <w:lang w:eastAsia="en-US"/>
        </w:rPr>
        <w:t xml:space="preserve"> dalje</w:t>
      </w:r>
      <w:r w:rsidRPr="00164C71">
        <w:rPr>
          <w:rFonts w:ascii="Calibri" w:eastAsia="Calibri" w:hAnsi="Calibri" w:cs="Calibri"/>
          <w:sz w:val="22"/>
          <w:szCs w:val="22"/>
          <w:lang w:eastAsia="en-US"/>
        </w:rPr>
        <w:t xml:space="preserve"> </w:t>
      </w:r>
      <w:r w:rsidRPr="00164C71">
        <w:rPr>
          <w:rFonts w:ascii="Calibri" w:eastAsia="Calibri" w:hAnsi="Calibri" w:cs="Calibri"/>
          <w:i/>
          <w:color w:val="000000" w:themeColor="text1"/>
          <w:sz w:val="22"/>
          <w:szCs w:val="22"/>
          <w:lang w:eastAsia="en-US"/>
        </w:rPr>
        <w:t>v informacijskem sistemu ZZZS</w:t>
      </w:r>
      <w:r w:rsidRPr="00164C71">
        <w:rPr>
          <w:rFonts w:ascii="Calibri" w:eastAsia="Calibri" w:hAnsi="Calibri" w:cs="Calibri"/>
          <w:color w:val="000000" w:themeColor="text1"/>
          <w:sz w:val="22"/>
          <w:szCs w:val="22"/>
          <w:lang w:eastAsia="en-US"/>
        </w:rPr>
        <w:t xml:space="preserve"> (e-poštni predal </w:t>
      </w:r>
      <w:proofErr w:type="spellStart"/>
      <w:r w:rsidRPr="00164C71">
        <w:rPr>
          <w:rFonts w:ascii="Calibri" w:eastAsia="Calibri" w:hAnsi="Calibri" w:cs="Calibri"/>
          <w:color w:val="000000" w:themeColor="text1"/>
          <w:sz w:val="22"/>
          <w:szCs w:val="22"/>
          <w:lang w:eastAsia="en-US"/>
        </w:rPr>
        <w:t>zdravniki@zzzs.si</w:t>
      </w:r>
      <w:proofErr w:type="spellEnd"/>
      <w:r w:rsidRPr="00164C71">
        <w:rPr>
          <w:rFonts w:ascii="Calibri" w:eastAsia="Calibri" w:hAnsi="Calibri" w:cs="Calibri"/>
          <w:color w:val="000000" w:themeColor="text1"/>
          <w:sz w:val="22"/>
          <w:szCs w:val="22"/>
          <w:lang w:eastAsia="en-US"/>
        </w:rPr>
        <w:t>)</w:t>
      </w:r>
      <w:r w:rsidRPr="00164C71">
        <w:rPr>
          <w:rFonts w:ascii="Calibri" w:eastAsia="Calibri" w:hAnsi="Calibri" w:cs="Calibri"/>
          <w:color w:val="000000" w:themeColor="text1"/>
          <w:sz w:val="22"/>
          <w:szCs w:val="22"/>
        </w:rPr>
        <w:t xml:space="preserve">. Do navedenega časovnega trenutka </w:t>
      </w:r>
      <w:r>
        <w:rPr>
          <w:rFonts w:ascii="Calibri" w:eastAsia="Calibri" w:hAnsi="Calibri" w:cs="Calibri"/>
          <w:color w:val="000000" w:themeColor="text1"/>
          <w:sz w:val="22"/>
          <w:szCs w:val="22"/>
        </w:rPr>
        <w:t>naročnik</w:t>
      </w:r>
      <w:r w:rsidRPr="00164C71">
        <w:rPr>
          <w:rFonts w:ascii="Calibri" w:eastAsia="Calibri" w:hAnsi="Calibri" w:cs="Calibri"/>
          <w:color w:val="000000" w:themeColor="text1"/>
          <w:sz w:val="22"/>
          <w:szCs w:val="22"/>
        </w:rPr>
        <w:t xml:space="preserve"> ne bo dostopal do navedenega e-poštnega predala, ponudniki pa bodo ob oddaji e-sporočil v poštni predal prejeli zgolj avtomatično sporočilo o prejetju poslane e-pošte.</w:t>
      </w:r>
    </w:p>
    <w:p w14:paraId="2DBD96EF" w14:textId="1438EF0E" w:rsidR="006915D5" w:rsidRDefault="001F4DFD" w:rsidP="00981FAD">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Naročnik</w:t>
      </w:r>
      <w:r w:rsidRPr="00164C71">
        <w:rPr>
          <w:rFonts w:ascii="Calibri" w:eastAsia="Calibri" w:hAnsi="Calibri" w:cs="Calibri"/>
          <w:color w:val="000000" w:themeColor="text1"/>
          <w:sz w:val="22"/>
          <w:szCs w:val="22"/>
        </w:rPr>
        <w:t xml:space="preserve"> bo po odprtju vseh prejetih ponudb le-te pregledal in po potrebi (v primeru </w:t>
      </w:r>
      <w:r w:rsidRPr="00164C71">
        <w:rPr>
          <w:rFonts w:ascii="Calibri" w:eastAsia="Calibri" w:hAnsi="Calibri" w:cs="Calibri"/>
          <w:i/>
          <w:iCs/>
          <w:color w:val="000000" w:themeColor="text1"/>
          <w:sz w:val="22"/>
          <w:szCs w:val="22"/>
        </w:rPr>
        <w:t>bistvenih</w:t>
      </w:r>
      <w:r w:rsidRPr="00164C71">
        <w:rPr>
          <w:rFonts w:ascii="Calibri" w:eastAsia="Calibri" w:hAnsi="Calibri" w:cs="Calibri"/>
          <w:color w:val="000000" w:themeColor="text1"/>
          <w:sz w:val="22"/>
          <w:szCs w:val="22"/>
        </w:rPr>
        <w:t xml:space="preserve"> pomanjkljivosti) pisno </w:t>
      </w:r>
      <w:r>
        <w:rPr>
          <w:rFonts w:ascii="Calibri" w:eastAsia="Calibri" w:hAnsi="Calibri" w:cs="Calibri"/>
          <w:color w:val="000000" w:themeColor="text1"/>
          <w:sz w:val="22"/>
          <w:szCs w:val="22"/>
        </w:rPr>
        <w:t xml:space="preserve">po elektronski pošti </w:t>
      </w:r>
      <w:r w:rsidRPr="00164C71">
        <w:rPr>
          <w:rFonts w:ascii="Calibri" w:eastAsia="Calibri" w:hAnsi="Calibri" w:cs="Calibri"/>
          <w:color w:val="000000" w:themeColor="text1"/>
          <w:sz w:val="22"/>
          <w:szCs w:val="22"/>
        </w:rPr>
        <w:t>zahteval njihovo dopolnitev ali pojasnitev v primernem roku, ki ga sam določi. V primeru, da ponudnik v danem</w:t>
      </w:r>
      <w:r>
        <w:rPr>
          <w:rFonts w:ascii="Calibri" w:eastAsia="Calibri" w:hAnsi="Calibri" w:cs="Calibri"/>
          <w:color w:val="000000" w:themeColor="text1"/>
          <w:sz w:val="22"/>
          <w:szCs w:val="22"/>
        </w:rPr>
        <w:t xml:space="preserve"> </w:t>
      </w:r>
      <w:r w:rsidRPr="00164C71">
        <w:rPr>
          <w:rFonts w:ascii="Calibri" w:eastAsia="Calibri" w:hAnsi="Calibri" w:cs="Calibri"/>
          <w:color w:val="000000" w:themeColor="text1"/>
          <w:sz w:val="22"/>
          <w:szCs w:val="22"/>
        </w:rPr>
        <w:t xml:space="preserve">roku za dopolnitev oziroma pojasnilo ponudbe, takšne dopolnitve oziroma pojasnila ne posreduje ali pa je le-to neustrezno, </w:t>
      </w:r>
      <w:r w:rsidRPr="00164C71">
        <w:rPr>
          <w:rFonts w:ascii="Calibri" w:eastAsia="Calibri" w:hAnsi="Calibri" w:cs="Calibri"/>
          <w:i/>
          <w:color w:val="000000" w:themeColor="text1"/>
          <w:sz w:val="22"/>
          <w:szCs w:val="22"/>
        </w:rPr>
        <w:t>lahko</w:t>
      </w:r>
      <w:r w:rsidRPr="00164C71">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naročnik</w:t>
      </w:r>
      <w:r w:rsidRPr="00164C71">
        <w:rPr>
          <w:rFonts w:ascii="Calibri" w:eastAsia="Calibri" w:hAnsi="Calibri" w:cs="Calibri"/>
          <w:color w:val="000000" w:themeColor="text1"/>
          <w:sz w:val="22"/>
          <w:szCs w:val="22"/>
        </w:rPr>
        <w:t xml:space="preserve"> ponudbo takega ponudnika </w:t>
      </w:r>
      <w:r w:rsidR="0014089B" w:rsidRPr="00981FAD">
        <w:rPr>
          <w:rFonts w:ascii="Calibri" w:eastAsia="Calibri" w:hAnsi="Calibri" w:cs="Calibri"/>
          <w:sz w:val="22"/>
          <w:szCs w:val="22"/>
        </w:rPr>
        <w:t xml:space="preserve">izključi </w:t>
      </w:r>
      <w:r w:rsidRPr="00981FAD">
        <w:rPr>
          <w:rFonts w:ascii="Calibri" w:eastAsia="Calibri" w:hAnsi="Calibri" w:cs="Calibri"/>
          <w:sz w:val="22"/>
          <w:szCs w:val="22"/>
        </w:rPr>
        <w:t xml:space="preserve">iz postopka (kot nedopustno). </w:t>
      </w:r>
      <w:r w:rsidRPr="00164C71">
        <w:rPr>
          <w:rFonts w:ascii="Calibri" w:eastAsia="Calibri" w:hAnsi="Calibri" w:cs="Calibri"/>
          <w:color w:val="000000" w:themeColor="text1"/>
          <w:sz w:val="22"/>
          <w:szCs w:val="22"/>
        </w:rPr>
        <w:t xml:space="preserve">in je v predmetnem </w:t>
      </w:r>
      <w:r>
        <w:rPr>
          <w:rFonts w:ascii="Calibri" w:eastAsia="Calibri" w:hAnsi="Calibri" w:cs="Calibri"/>
          <w:color w:val="000000" w:themeColor="text1"/>
          <w:sz w:val="22"/>
          <w:szCs w:val="22"/>
        </w:rPr>
        <w:t>naročilu</w:t>
      </w:r>
      <w:r w:rsidRPr="00164C71">
        <w:rPr>
          <w:rFonts w:ascii="Calibri" w:eastAsia="Calibri" w:hAnsi="Calibri" w:cs="Calibri"/>
          <w:color w:val="000000" w:themeColor="text1"/>
          <w:sz w:val="22"/>
          <w:szCs w:val="22"/>
        </w:rPr>
        <w:t xml:space="preserve"> ne upošteva.</w:t>
      </w:r>
    </w:p>
    <w:p w14:paraId="6737972B" w14:textId="77777777" w:rsidR="0082200F" w:rsidRPr="002A4486" w:rsidRDefault="0082200F" w:rsidP="00981FAD">
      <w:pPr>
        <w:jc w:val="both"/>
        <w:rPr>
          <w:rFonts w:asciiTheme="minorHAnsi" w:eastAsia="Calibri" w:hAnsiTheme="minorHAnsi" w:cs="Times New Roman"/>
          <w:sz w:val="22"/>
          <w:szCs w:val="22"/>
          <w:lang w:eastAsia="en-US"/>
        </w:rPr>
      </w:pPr>
    </w:p>
    <w:p w14:paraId="1BE42C75" w14:textId="55185546" w:rsidR="00E46320" w:rsidRPr="001F4DFD" w:rsidRDefault="001F4DFD" w:rsidP="0082200F">
      <w:pPr>
        <w:pStyle w:val="Naslov1"/>
        <w:spacing w:before="0" w:after="120"/>
        <w:rPr>
          <w:rFonts w:ascii="Calibri" w:hAnsi="Calibri" w:cs="Calibri"/>
          <w:bCs/>
          <w:color w:val="00B050"/>
          <w:sz w:val="22"/>
          <w:szCs w:val="22"/>
          <w:u w:val="single"/>
        </w:rPr>
      </w:pPr>
      <w:r>
        <w:rPr>
          <w:rFonts w:ascii="Calibri" w:hAnsi="Calibri" w:cs="Calibri"/>
          <w:bCs/>
          <w:color w:val="00B050"/>
          <w:sz w:val="22"/>
          <w:szCs w:val="22"/>
          <w:u w:val="single"/>
        </w:rPr>
        <w:t>VII.</w:t>
      </w:r>
      <w:r w:rsidR="009A163B" w:rsidRPr="001F4DFD">
        <w:rPr>
          <w:rFonts w:ascii="Calibri" w:hAnsi="Calibri" w:cs="Calibri"/>
          <w:bCs/>
          <w:color w:val="00B050"/>
          <w:sz w:val="22"/>
          <w:szCs w:val="22"/>
          <w:u w:val="single"/>
        </w:rPr>
        <w:t xml:space="preserve">  DRUGE ZAHTEVE</w:t>
      </w:r>
    </w:p>
    <w:p w14:paraId="5594F9E8" w14:textId="77777777" w:rsidR="00970203" w:rsidRPr="00970203" w:rsidRDefault="00970203" w:rsidP="00970203">
      <w:pPr>
        <w:pStyle w:val="Noga"/>
        <w:spacing w:after="120"/>
        <w:rPr>
          <w:rFonts w:asciiTheme="minorHAnsi" w:hAnsiTheme="minorHAnsi"/>
          <w:sz w:val="22"/>
          <w:szCs w:val="22"/>
          <w:u w:val="single"/>
        </w:rPr>
      </w:pPr>
      <w:r w:rsidRPr="00970203">
        <w:rPr>
          <w:rFonts w:asciiTheme="minorHAnsi" w:hAnsiTheme="minorHAnsi"/>
          <w:sz w:val="22"/>
          <w:szCs w:val="22"/>
          <w:u w:val="single"/>
        </w:rPr>
        <w:t>JEZIK:</w:t>
      </w:r>
    </w:p>
    <w:p w14:paraId="29E5C9F6" w14:textId="667A63F4" w:rsidR="00907B49" w:rsidRPr="00780EA6" w:rsidRDefault="00907B49" w:rsidP="00907B49">
      <w:pPr>
        <w:spacing w:after="120"/>
        <w:jc w:val="both"/>
        <w:rPr>
          <w:rFonts w:asciiTheme="minorHAnsi" w:hAnsiTheme="minorHAnsi"/>
          <w:sz w:val="22"/>
          <w:szCs w:val="22"/>
        </w:rPr>
      </w:pPr>
      <w:r w:rsidRPr="00780EA6">
        <w:rPr>
          <w:rFonts w:asciiTheme="minorHAnsi" w:hAnsiTheme="minorHAnsi"/>
          <w:b/>
          <w:bCs/>
          <w:sz w:val="22"/>
          <w:szCs w:val="22"/>
        </w:rPr>
        <w:t xml:space="preserve">Ponudba na obveznih obrazcih, določenih v razdelku </w:t>
      </w:r>
      <w:r w:rsidR="001F4DFD">
        <w:rPr>
          <w:rFonts w:asciiTheme="minorHAnsi" w:hAnsiTheme="minorHAnsi"/>
          <w:b/>
          <w:bCs/>
          <w:sz w:val="22"/>
          <w:szCs w:val="22"/>
        </w:rPr>
        <w:t>V.</w:t>
      </w:r>
      <w:r w:rsidRPr="00780EA6">
        <w:rPr>
          <w:rFonts w:asciiTheme="minorHAnsi" w:hAnsiTheme="minorHAnsi"/>
          <w:b/>
          <w:bCs/>
          <w:sz w:val="22"/>
          <w:szCs w:val="22"/>
        </w:rPr>
        <w:t xml:space="preserve"> tega povabila, mora biti podana v slovenskem jeziku.</w:t>
      </w:r>
      <w:r w:rsidRPr="00780EA6">
        <w:rPr>
          <w:rFonts w:asciiTheme="minorHAnsi" w:hAnsiTheme="minorHAnsi"/>
          <w:sz w:val="22"/>
          <w:szCs w:val="22"/>
        </w:rPr>
        <w:t xml:space="preserve"> </w:t>
      </w:r>
    </w:p>
    <w:p w14:paraId="039B3E0D" w14:textId="331A909B" w:rsidR="00970203" w:rsidRPr="001B233A" w:rsidRDefault="00907B49" w:rsidP="000D6DB8">
      <w:pPr>
        <w:spacing w:after="120"/>
        <w:jc w:val="both"/>
        <w:rPr>
          <w:rFonts w:asciiTheme="minorHAnsi" w:hAnsiTheme="minorHAnsi"/>
          <w:sz w:val="22"/>
          <w:szCs w:val="22"/>
        </w:rPr>
      </w:pPr>
      <w:r w:rsidRPr="00780EA6">
        <w:rPr>
          <w:rFonts w:asciiTheme="minorHAnsi" w:hAnsiTheme="minorHAnsi"/>
          <w:sz w:val="22"/>
          <w:szCs w:val="22"/>
        </w:rPr>
        <w:t xml:space="preserve">Komunikacija s ponudniki je izključno v slovenskem jeziku, če naročnik za vsak posamezen primer ne </w:t>
      </w:r>
      <w:r w:rsidRPr="006C2873">
        <w:rPr>
          <w:rFonts w:asciiTheme="minorHAnsi" w:hAnsiTheme="minorHAnsi"/>
          <w:sz w:val="22"/>
          <w:szCs w:val="22"/>
        </w:rPr>
        <w:t>privoli v kaj drugega.</w:t>
      </w:r>
    </w:p>
    <w:p w14:paraId="7ACB3487" w14:textId="77777777" w:rsidR="00970203" w:rsidRPr="001F4DFD" w:rsidRDefault="00970203" w:rsidP="00970203">
      <w:pPr>
        <w:pStyle w:val="Noga"/>
        <w:spacing w:after="120"/>
        <w:rPr>
          <w:rFonts w:asciiTheme="minorHAnsi" w:hAnsiTheme="minorHAnsi"/>
          <w:sz w:val="22"/>
          <w:szCs w:val="22"/>
          <w:u w:val="single"/>
        </w:rPr>
      </w:pPr>
      <w:r w:rsidRPr="001F4DFD">
        <w:rPr>
          <w:rFonts w:asciiTheme="minorHAnsi" w:hAnsiTheme="minorHAnsi"/>
          <w:sz w:val="22"/>
          <w:szCs w:val="22"/>
          <w:u w:val="single"/>
        </w:rPr>
        <w:t>SKUPNA PONUDBA:</w:t>
      </w:r>
    </w:p>
    <w:p w14:paraId="04CB4CB9" w14:textId="0375C5F1" w:rsidR="00300CF0" w:rsidRPr="001F4DFD" w:rsidRDefault="00300CF0" w:rsidP="00300CF0">
      <w:pPr>
        <w:spacing w:after="120"/>
        <w:jc w:val="both"/>
        <w:rPr>
          <w:rFonts w:asciiTheme="minorHAnsi" w:hAnsiTheme="minorHAnsi"/>
          <w:sz w:val="22"/>
          <w:szCs w:val="22"/>
        </w:rPr>
      </w:pPr>
      <w:r w:rsidRPr="001F4DFD">
        <w:rPr>
          <w:rFonts w:asciiTheme="minorHAnsi" w:hAnsiTheme="minorHAnsi"/>
          <w:sz w:val="22"/>
          <w:szCs w:val="22"/>
        </w:rPr>
        <w:t xml:space="preserve">Pri tem naročilu je dovoljena skupna ponudba skupine izvajalcev (dva ali več soponudnikov), kar </w:t>
      </w:r>
      <w:r w:rsidRPr="001F4DFD">
        <w:rPr>
          <w:rFonts w:asciiTheme="minorHAnsi" w:hAnsiTheme="minorHAnsi"/>
          <w:i/>
          <w:iCs/>
          <w:sz w:val="22"/>
          <w:szCs w:val="22"/>
        </w:rPr>
        <w:t>poslovodeči</w:t>
      </w:r>
      <w:r w:rsidRPr="001F4DFD">
        <w:rPr>
          <w:rFonts w:asciiTheme="minorHAnsi" w:hAnsiTheme="minorHAnsi"/>
          <w:sz w:val="22"/>
          <w:szCs w:val="22"/>
        </w:rPr>
        <w:t xml:space="preserve"> ponudnik ustrezno označi v obrazcu </w:t>
      </w:r>
      <w:r w:rsidR="001F4DFD" w:rsidRPr="001F4DFD">
        <w:rPr>
          <w:rFonts w:asciiTheme="minorHAnsi" w:hAnsiTheme="minorHAnsi"/>
          <w:sz w:val="22"/>
          <w:szCs w:val="22"/>
        </w:rPr>
        <w:t>S</w:t>
      </w:r>
      <w:r w:rsidRPr="001F4DFD">
        <w:rPr>
          <w:rFonts w:asciiTheme="minorHAnsi" w:hAnsiTheme="minorHAnsi"/>
          <w:sz w:val="22"/>
          <w:szCs w:val="22"/>
        </w:rPr>
        <w:t xml:space="preserve">-1 </w:t>
      </w:r>
      <w:r w:rsidRPr="001F4DFD">
        <w:rPr>
          <w:rFonts w:asciiTheme="minorHAnsi" w:hAnsiTheme="minorHAnsi"/>
          <w:b/>
          <w:bCs/>
          <w:sz w:val="22"/>
          <w:szCs w:val="22"/>
        </w:rPr>
        <w:t>»</w:t>
      </w:r>
      <w:r w:rsidRPr="00981FAD">
        <w:rPr>
          <w:rFonts w:asciiTheme="minorHAnsi" w:hAnsiTheme="minorHAnsi"/>
          <w:b/>
          <w:bCs/>
          <w:sz w:val="22"/>
          <w:szCs w:val="22"/>
        </w:rPr>
        <w:t>Prijava k sodelovanju</w:t>
      </w:r>
      <w:r w:rsidRPr="001F4DFD">
        <w:rPr>
          <w:rFonts w:asciiTheme="minorHAnsi" w:hAnsiTheme="minorHAnsi"/>
          <w:b/>
          <w:sz w:val="22"/>
          <w:szCs w:val="22"/>
        </w:rPr>
        <w:t>«</w:t>
      </w:r>
      <w:r w:rsidRPr="001F4DFD">
        <w:rPr>
          <w:rFonts w:asciiTheme="minorHAnsi" w:hAnsiTheme="minorHAnsi"/>
          <w:sz w:val="22"/>
          <w:szCs w:val="22"/>
        </w:rPr>
        <w:t xml:space="preserve"> ter za vsakega ostalega soponudnika v ponudbi predloži ustrezen obrazec </w:t>
      </w:r>
      <w:r w:rsidR="001F4DFD" w:rsidRPr="001F4DFD">
        <w:rPr>
          <w:rFonts w:asciiTheme="minorHAnsi" w:hAnsiTheme="minorHAnsi"/>
          <w:sz w:val="22"/>
          <w:szCs w:val="22"/>
        </w:rPr>
        <w:t>S</w:t>
      </w:r>
      <w:r w:rsidRPr="001F4DFD">
        <w:rPr>
          <w:rFonts w:asciiTheme="minorHAnsi" w:hAnsiTheme="minorHAnsi"/>
          <w:sz w:val="22"/>
          <w:szCs w:val="22"/>
        </w:rPr>
        <w:t xml:space="preserve">-2 </w:t>
      </w:r>
      <w:r w:rsidRPr="001F4DFD">
        <w:rPr>
          <w:rFonts w:asciiTheme="minorHAnsi" w:hAnsiTheme="minorHAnsi"/>
          <w:b/>
          <w:bCs/>
          <w:sz w:val="22"/>
          <w:szCs w:val="22"/>
        </w:rPr>
        <w:t>»</w:t>
      </w:r>
      <w:r w:rsidRPr="00981FAD">
        <w:rPr>
          <w:rFonts w:asciiTheme="minorHAnsi" w:hAnsiTheme="minorHAnsi"/>
          <w:b/>
          <w:bCs/>
          <w:sz w:val="22"/>
          <w:szCs w:val="22"/>
        </w:rPr>
        <w:t>Prijava drugih udeležencev</w:t>
      </w:r>
      <w:r w:rsidRPr="001F4DFD">
        <w:rPr>
          <w:rFonts w:asciiTheme="minorHAnsi" w:hAnsiTheme="minorHAnsi"/>
          <w:b/>
          <w:sz w:val="22"/>
          <w:szCs w:val="22"/>
        </w:rPr>
        <w:t>«</w:t>
      </w:r>
      <w:r w:rsidRPr="001F4DFD">
        <w:rPr>
          <w:rFonts w:asciiTheme="minorHAnsi" w:hAnsiTheme="minorHAnsi"/>
          <w:sz w:val="22"/>
          <w:szCs w:val="22"/>
        </w:rPr>
        <w:t xml:space="preserve"> in druge zahtevane dokumente.</w:t>
      </w:r>
    </w:p>
    <w:p w14:paraId="064AFD13" w14:textId="77777777" w:rsidR="00300CF0" w:rsidRPr="001F4DFD" w:rsidRDefault="00300CF0" w:rsidP="00300CF0">
      <w:pPr>
        <w:pStyle w:val="Noga"/>
        <w:spacing w:after="120"/>
        <w:jc w:val="both"/>
        <w:rPr>
          <w:rFonts w:asciiTheme="minorHAnsi" w:hAnsiTheme="minorHAnsi"/>
          <w:b/>
          <w:sz w:val="22"/>
          <w:szCs w:val="22"/>
        </w:rPr>
      </w:pPr>
      <w:r w:rsidRPr="001F4DFD">
        <w:rPr>
          <w:rFonts w:asciiTheme="minorHAnsi" w:hAnsiTheme="minorHAnsi"/>
          <w:b/>
          <w:sz w:val="22"/>
          <w:szCs w:val="22"/>
        </w:rPr>
        <w:t xml:space="preserve">Glede razlogov za izključitev in izpolnjevanja pogojev za sodelovanje v primeru skupne ponudbe glej razdelka </w:t>
      </w:r>
      <w:proofErr w:type="spellStart"/>
      <w:r w:rsidRPr="001F4DFD">
        <w:rPr>
          <w:rFonts w:asciiTheme="minorHAnsi" w:hAnsiTheme="minorHAnsi"/>
          <w:b/>
          <w:sz w:val="22"/>
          <w:szCs w:val="22"/>
        </w:rPr>
        <w:t>II.a</w:t>
      </w:r>
      <w:proofErr w:type="spellEnd"/>
      <w:r w:rsidRPr="001F4DFD">
        <w:rPr>
          <w:rFonts w:asciiTheme="minorHAnsi" w:hAnsiTheme="minorHAnsi"/>
          <w:b/>
          <w:sz w:val="22"/>
          <w:szCs w:val="22"/>
        </w:rPr>
        <w:t xml:space="preserve"> in </w:t>
      </w:r>
      <w:proofErr w:type="spellStart"/>
      <w:r w:rsidRPr="001F4DFD">
        <w:rPr>
          <w:rFonts w:asciiTheme="minorHAnsi" w:hAnsiTheme="minorHAnsi"/>
          <w:b/>
          <w:sz w:val="22"/>
          <w:szCs w:val="22"/>
        </w:rPr>
        <w:t>II.b</w:t>
      </w:r>
      <w:proofErr w:type="spellEnd"/>
      <w:r w:rsidRPr="001F4DFD">
        <w:rPr>
          <w:rFonts w:asciiTheme="minorHAnsi" w:hAnsiTheme="minorHAnsi"/>
          <w:b/>
          <w:sz w:val="22"/>
          <w:szCs w:val="22"/>
        </w:rPr>
        <w:t xml:space="preserve"> tega povabila.</w:t>
      </w:r>
    </w:p>
    <w:p w14:paraId="26D6080F" w14:textId="1E6FDA11" w:rsidR="005A4A60" w:rsidRPr="00D257FF" w:rsidRDefault="00300CF0" w:rsidP="00D257FF">
      <w:pPr>
        <w:spacing w:after="120"/>
        <w:jc w:val="both"/>
        <w:rPr>
          <w:rFonts w:asciiTheme="minorHAnsi" w:hAnsiTheme="minorHAnsi"/>
          <w:b/>
          <w:sz w:val="22"/>
          <w:szCs w:val="22"/>
        </w:rPr>
      </w:pPr>
      <w:r w:rsidRPr="001F4DFD">
        <w:rPr>
          <w:rFonts w:asciiTheme="minorHAnsi" w:hAnsiTheme="minorHAnsi"/>
          <w:b/>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w:t>
      </w:r>
      <w:r w:rsidRPr="001F4DFD">
        <w:rPr>
          <w:rFonts w:asciiTheme="minorHAnsi" w:hAnsiTheme="minorHAnsi"/>
          <w:b/>
          <w:sz w:val="22"/>
          <w:szCs w:val="22"/>
        </w:rPr>
        <w:lastRenderedPageBreak/>
        <w:t xml:space="preserve">opredelitvijo razdelitve nalog v skupni ponudbi). Takšno pogodbo bodo morali podpisati vsi </w:t>
      </w:r>
      <w:proofErr w:type="spellStart"/>
      <w:r w:rsidRPr="001F4DFD">
        <w:rPr>
          <w:rFonts w:asciiTheme="minorHAnsi" w:hAnsiTheme="minorHAnsi"/>
          <w:b/>
          <w:sz w:val="22"/>
          <w:szCs w:val="22"/>
        </w:rPr>
        <w:t>soponudniki</w:t>
      </w:r>
      <w:proofErr w:type="spellEnd"/>
      <w:r w:rsidRPr="001F4DFD">
        <w:rPr>
          <w:rFonts w:asciiTheme="minorHAnsi" w:hAnsiTheme="minorHAnsi"/>
          <w:b/>
          <w:sz w:val="22"/>
          <w:szCs w:val="22"/>
        </w:rPr>
        <w:t>.</w:t>
      </w:r>
    </w:p>
    <w:p w14:paraId="1ED8C8F6" w14:textId="77777777" w:rsidR="005A4A60" w:rsidRPr="003C145C" w:rsidRDefault="005A4A60" w:rsidP="005A4A60">
      <w:pPr>
        <w:pStyle w:val="Noga"/>
        <w:spacing w:after="120"/>
        <w:rPr>
          <w:rFonts w:asciiTheme="minorHAnsi" w:hAnsiTheme="minorHAnsi"/>
          <w:color w:val="000000" w:themeColor="text1"/>
          <w:sz w:val="22"/>
          <w:szCs w:val="22"/>
          <w:u w:val="single"/>
        </w:rPr>
      </w:pPr>
      <w:r w:rsidRPr="00825553">
        <w:rPr>
          <w:rFonts w:asciiTheme="minorHAnsi" w:hAnsiTheme="minorHAnsi"/>
          <w:color w:val="000000" w:themeColor="text1"/>
          <w:sz w:val="22"/>
          <w:szCs w:val="22"/>
          <w:u w:val="single"/>
        </w:rPr>
        <w:t>PODIZVAJALCI</w:t>
      </w:r>
      <w:r>
        <w:rPr>
          <w:rFonts w:asciiTheme="minorHAnsi" w:hAnsiTheme="minorHAnsi"/>
          <w:color w:val="000000" w:themeColor="text1"/>
          <w:sz w:val="22"/>
          <w:szCs w:val="22"/>
          <w:u w:val="single"/>
        </w:rPr>
        <w:t xml:space="preserve">, </w:t>
      </w:r>
      <w:r w:rsidRPr="00825553">
        <w:rPr>
          <w:rFonts w:asciiTheme="minorHAnsi" w:hAnsiTheme="minorHAnsi"/>
          <w:color w:val="000000" w:themeColor="text1"/>
          <w:sz w:val="22"/>
          <w:szCs w:val="22"/>
          <w:u w:val="single"/>
        </w:rPr>
        <w:t>DRUG NAČIN UPORABE ZMOGLJIVOSTI</w:t>
      </w:r>
      <w:r>
        <w:rPr>
          <w:rFonts w:asciiTheme="minorHAnsi" w:hAnsiTheme="minorHAnsi"/>
          <w:color w:val="000000" w:themeColor="text1"/>
          <w:sz w:val="22"/>
          <w:szCs w:val="22"/>
          <w:u w:val="single"/>
        </w:rPr>
        <w:t xml:space="preserve"> DRUGIH SUBJEKTOV</w:t>
      </w:r>
      <w:r w:rsidRPr="00845F7A">
        <w:rPr>
          <w:rFonts w:asciiTheme="minorHAnsi" w:hAnsiTheme="minorHAnsi"/>
          <w:color w:val="000000" w:themeColor="text1"/>
          <w:sz w:val="22"/>
          <w:szCs w:val="22"/>
        </w:rPr>
        <w:t>:</w:t>
      </w:r>
    </w:p>
    <w:p w14:paraId="7DA24906" w14:textId="2D5CDD7C" w:rsidR="005A4A60" w:rsidRPr="00FC5195" w:rsidRDefault="005A4A60" w:rsidP="005A4A60">
      <w:pPr>
        <w:pStyle w:val="Noga"/>
        <w:spacing w:after="120"/>
        <w:jc w:val="both"/>
        <w:rPr>
          <w:rFonts w:asciiTheme="minorHAnsi" w:hAnsiTheme="minorHAnsi"/>
          <w:sz w:val="22"/>
          <w:szCs w:val="22"/>
        </w:rPr>
      </w:pPr>
      <w:r w:rsidRPr="00FC5195">
        <w:rPr>
          <w:rFonts w:asciiTheme="minorHAnsi" w:hAnsiTheme="minorHAnsi"/>
          <w:sz w:val="22"/>
          <w:szCs w:val="22"/>
        </w:rPr>
        <w:t xml:space="preserve">V primeru, da bo ponudnik pri predmetnem naročilu nastopal s podizvajalcem ali na kak drug način uporabil zmogljivosti drugih subjektov, to ustrezno označi v obrazcu </w:t>
      </w:r>
      <w:r w:rsidR="001F4DFD">
        <w:rPr>
          <w:rFonts w:asciiTheme="minorHAnsi" w:hAnsiTheme="minorHAnsi"/>
          <w:sz w:val="22"/>
          <w:szCs w:val="22"/>
        </w:rPr>
        <w:t>S</w:t>
      </w:r>
      <w:r w:rsidRPr="00FC5195">
        <w:rPr>
          <w:rFonts w:asciiTheme="minorHAnsi" w:hAnsiTheme="minorHAnsi"/>
          <w:sz w:val="22"/>
          <w:szCs w:val="22"/>
        </w:rPr>
        <w:t xml:space="preserve">-1 </w:t>
      </w:r>
      <w:r w:rsidRPr="00FC5195">
        <w:rPr>
          <w:rFonts w:asciiTheme="minorHAnsi" w:hAnsiTheme="minorHAnsi"/>
          <w:b/>
          <w:sz w:val="22"/>
          <w:szCs w:val="22"/>
        </w:rPr>
        <w:t>»Prijava k sodelovanju«</w:t>
      </w:r>
      <w:r w:rsidRPr="00FC5195">
        <w:rPr>
          <w:rFonts w:asciiTheme="minorHAnsi" w:hAnsiTheme="minorHAnsi"/>
          <w:sz w:val="22"/>
          <w:szCs w:val="22"/>
        </w:rPr>
        <w:t xml:space="preserve"> ter za vsakega podizvajalca in drug subjekt izpolni obrazec </w:t>
      </w:r>
      <w:r w:rsidR="001F4DFD">
        <w:rPr>
          <w:rFonts w:asciiTheme="minorHAnsi" w:hAnsiTheme="minorHAnsi"/>
          <w:sz w:val="22"/>
          <w:szCs w:val="22"/>
        </w:rPr>
        <w:t>S</w:t>
      </w:r>
      <w:r w:rsidRPr="00FC5195">
        <w:rPr>
          <w:rFonts w:asciiTheme="minorHAnsi" w:hAnsiTheme="minorHAnsi"/>
          <w:sz w:val="22"/>
          <w:szCs w:val="22"/>
        </w:rPr>
        <w:t xml:space="preserve">-2 </w:t>
      </w:r>
      <w:r w:rsidRPr="00FC5195">
        <w:rPr>
          <w:rFonts w:asciiTheme="minorHAnsi" w:hAnsiTheme="minorHAnsi"/>
          <w:b/>
          <w:sz w:val="22"/>
          <w:szCs w:val="22"/>
        </w:rPr>
        <w:t>»Prijava drugih udeležencev«</w:t>
      </w:r>
      <w:r w:rsidRPr="00FC5195">
        <w:rPr>
          <w:rFonts w:asciiTheme="minorHAnsi" w:hAnsiTheme="minorHAnsi"/>
          <w:sz w:val="22"/>
          <w:szCs w:val="22"/>
        </w:rPr>
        <w:t>, ki ga podpisanega priloži v ponudbi</w:t>
      </w:r>
      <w:r>
        <w:rPr>
          <w:rFonts w:asciiTheme="minorHAnsi" w:hAnsiTheme="minorHAnsi"/>
          <w:sz w:val="22"/>
          <w:szCs w:val="22"/>
        </w:rPr>
        <w:t xml:space="preserve"> in druge zahtevane dokumente.</w:t>
      </w:r>
    </w:p>
    <w:p w14:paraId="55D86C35" w14:textId="77777777" w:rsidR="005A4A60" w:rsidRPr="001F4DFD" w:rsidRDefault="005A4A60" w:rsidP="005A4A60">
      <w:pPr>
        <w:pStyle w:val="Noga"/>
        <w:spacing w:after="120"/>
        <w:jc w:val="both"/>
        <w:rPr>
          <w:rFonts w:asciiTheme="minorHAnsi" w:hAnsiTheme="minorHAnsi"/>
          <w:b/>
          <w:sz w:val="22"/>
          <w:szCs w:val="22"/>
        </w:rPr>
      </w:pPr>
      <w:r w:rsidRPr="001F4DFD">
        <w:rPr>
          <w:rFonts w:asciiTheme="minorHAnsi" w:hAnsiTheme="minorHAnsi"/>
          <w:b/>
          <w:sz w:val="22"/>
          <w:szCs w:val="22"/>
        </w:rPr>
        <w:t xml:space="preserve">Glede razlogov za izključitev in izpolnjevanja pogojev za sodelovanje v primeru nastopanja s podizvajalcem (ali drugega načina uporabe zmogljivosti drugih subjektov) glej razdelka </w:t>
      </w:r>
      <w:proofErr w:type="spellStart"/>
      <w:r w:rsidRPr="001F4DFD">
        <w:rPr>
          <w:rFonts w:asciiTheme="minorHAnsi" w:hAnsiTheme="minorHAnsi"/>
          <w:b/>
          <w:sz w:val="22"/>
          <w:szCs w:val="22"/>
        </w:rPr>
        <w:t>II.a</w:t>
      </w:r>
      <w:proofErr w:type="spellEnd"/>
      <w:r w:rsidRPr="001F4DFD">
        <w:rPr>
          <w:rFonts w:asciiTheme="minorHAnsi" w:hAnsiTheme="minorHAnsi"/>
          <w:b/>
          <w:sz w:val="22"/>
          <w:szCs w:val="22"/>
        </w:rPr>
        <w:t xml:space="preserve"> in </w:t>
      </w:r>
      <w:proofErr w:type="spellStart"/>
      <w:r w:rsidRPr="001F4DFD">
        <w:rPr>
          <w:rFonts w:asciiTheme="minorHAnsi" w:hAnsiTheme="minorHAnsi"/>
          <w:b/>
          <w:sz w:val="22"/>
          <w:szCs w:val="22"/>
        </w:rPr>
        <w:t>II.b</w:t>
      </w:r>
      <w:proofErr w:type="spellEnd"/>
      <w:r w:rsidRPr="001F4DFD">
        <w:rPr>
          <w:rFonts w:asciiTheme="minorHAnsi" w:hAnsiTheme="minorHAnsi"/>
          <w:b/>
          <w:sz w:val="22"/>
          <w:szCs w:val="22"/>
        </w:rPr>
        <w:t xml:space="preserve"> tega povabila.</w:t>
      </w:r>
    </w:p>
    <w:p w14:paraId="2BA22372" w14:textId="7724DFED" w:rsidR="001F4DFD" w:rsidRDefault="005A4A60" w:rsidP="00D257FF">
      <w:pPr>
        <w:pStyle w:val="Noga"/>
        <w:spacing w:after="120"/>
        <w:jc w:val="both"/>
        <w:rPr>
          <w:rFonts w:asciiTheme="minorHAnsi" w:hAnsiTheme="minorHAnsi"/>
          <w:color w:val="000000" w:themeColor="text1"/>
          <w:sz w:val="22"/>
          <w:szCs w:val="22"/>
        </w:rPr>
      </w:pPr>
      <w:r w:rsidRPr="001F4DFD">
        <w:rPr>
          <w:rFonts w:asciiTheme="minorHAnsi" w:hAnsiTheme="minorHAnsi"/>
          <w:b/>
          <w:bCs/>
          <w:sz w:val="22"/>
          <w:szCs w:val="22"/>
        </w:rPr>
        <w:t>Če podizvajalec zahteva neposredno plačilo s strani naročnika</w:t>
      </w:r>
      <w:r w:rsidRPr="001F4DFD">
        <w:rPr>
          <w:rFonts w:asciiTheme="minorHAnsi" w:hAnsiTheme="minorHAnsi"/>
          <w:sz w:val="22"/>
          <w:szCs w:val="22"/>
        </w:rPr>
        <w:t xml:space="preserve">, mora ponudnik v ponudbi </w:t>
      </w:r>
      <w:r w:rsidRPr="001F4DFD">
        <w:rPr>
          <w:rFonts w:asciiTheme="minorHAnsi" w:hAnsiTheme="minorHAnsi"/>
          <w:b/>
          <w:bCs/>
          <w:sz w:val="22"/>
          <w:szCs w:val="22"/>
        </w:rPr>
        <w:t xml:space="preserve">priložiti </w:t>
      </w:r>
      <w:r w:rsidRPr="00B11F57">
        <w:rPr>
          <w:rFonts w:asciiTheme="minorHAnsi" w:hAnsiTheme="minorHAnsi"/>
          <w:b/>
          <w:bCs/>
          <w:color w:val="000000" w:themeColor="text1"/>
          <w:sz w:val="22"/>
          <w:szCs w:val="22"/>
        </w:rPr>
        <w:t>zahtevo podizvajalca za neposredno plačilo (podpisana lastna izjava podizvajalca)</w:t>
      </w:r>
      <w:r w:rsidRPr="00B11F57">
        <w:rPr>
          <w:rFonts w:asciiTheme="minorHAnsi" w:hAnsiTheme="minorHAnsi"/>
          <w:color w:val="000000" w:themeColor="text1"/>
          <w:sz w:val="22"/>
          <w:szCs w:val="22"/>
        </w:rPr>
        <w:t>.</w:t>
      </w:r>
    </w:p>
    <w:p w14:paraId="3146F4E1" w14:textId="5A1C9D41" w:rsidR="00DD126D" w:rsidRPr="00A136E8" w:rsidRDefault="00DD126D" w:rsidP="00DF6298">
      <w:pPr>
        <w:spacing w:after="120"/>
        <w:jc w:val="both"/>
        <w:rPr>
          <w:rFonts w:asciiTheme="minorHAnsi" w:hAnsiTheme="minorHAnsi"/>
          <w:color w:val="000000"/>
          <w:sz w:val="22"/>
          <w:szCs w:val="22"/>
          <w:u w:val="single"/>
        </w:rPr>
      </w:pPr>
      <w:r w:rsidRPr="00A136E8">
        <w:rPr>
          <w:rFonts w:asciiTheme="minorHAnsi" w:hAnsiTheme="minorHAnsi"/>
          <w:color w:val="000000"/>
          <w:sz w:val="22"/>
          <w:szCs w:val="22"/>
          <w:u w:val="single"/>
        </w:rPr>
        <w:t>VELJAVNOST PONUDBE</w:t>
      </w:r>
      <w:r w:rsidRPr="00207E22">
        <w:rPr>
          <w:rFonts w:asciiTheme="minorHAnsi" w:hAnsiTheme="minorHAnsi"/>
          <w:color w:val="000000"/>
          <w:sz w:val="22"/>
          <w:szCs w:val="22"/>
        </w:rPr>
        <w:t>:</w:t>
      </w:r>
    </w:p>
    <w:p w14:paraId="277FD5C1" w14:textId="3342868F" w:rsidR="00A06ADC" w:rsidRPr="00D257FF" w:rsidRDefault="00DD126D" w:rsidP="00D257FF">
      <w:pPr>
        <w:spacing w:after="120"/>
        <w:jc w:val="both"/>
        <w:rPr>
          <w:rFonts w:asciiTheme="minorHAnsi" w:hAnsiTheme="minorHAnsi"/>
          <w:color w:val="000000"/>
          <w:sz w:val="22"/>
          <w:szCs w:val="22"/>
        </w:rPr>
      </w:pPr>
      <w:r w:rsidRPr="000662F6">
        <w:rPr>
          <w:rFonts w:asciiTheme="minorHAnsi" w:hAnsiTheme="minorHAnsi"/>
          <w:sz w:val="22"/>
          <w:szCs w:val="22"/>
        </w:rPr>
        <w:t>Po</w:t>
      </w:r>
      <w:r w:rsidR="001E7BC1" w:rsidRPr="000662F6">
        <w:rPr>
          <w:rFonts w:asciiTheme="minorHAnsi" w:hAnsiTheme="minorHAnsi"/>
          <w:sz w:val="22"/>
          <w:szCs w:val="22"/>
        </w:rPr>
        <w:t xml:space="preserve">nudba mora </w:t>
      </w:r>
      <w:r w:rsidR="001E7BC1" w:rsidRPr="00155AB8">
        <w:rPr>
          <w:rFonts w:asciiTheme="minorHAnsi" w:hAnsiTheme="minorHAnsi"/>
          <w:sz w:val="22"/>
          <w:szCs w:val="22"/>
        </w:rPr>
        <w:t xml:space="preserve">veljati do </w:t>
      </w:r>
      <w:r w:rsidR="000B2F58">
        <w:rPr>
          <w:rFonts w:asciiTheme="minorHAnsi" w:hAnsiTheme="minorHAnsi"/>
          <w:b/>
          <w:sz w:val="22"/>
          <w:szCs w:val="22"/>
        </w:rPr>
        <w:t>29</w:t>
      </w:r>
      <w:r w:rsidR="009751A2" w:rsidRPr="00155AB8">
        <w:rPr>
          <w:rFonts w:asciiTheme="minorHAnsi" w:hAnsiTheme="minorHAnsi"/>
          <w:b/>
          <w:sz w:val="22"/>
          <w:szCs w:val="22"/>
        </w:rPr>
        <w:t>. </w:t>
      </w:r>
      <w:r w:rsidR="000B2F58">
        <w:rPr>
          <w:rFonts w:asciiTheme="minorHAnsi" w:hAnsiTheme="minorHAnsi"/>
          <w:b/>
          <w:sz w:val="22"/>
          <w:szCs w:val="22"/>
        </w:rPr>
        <w:t>2</w:t>
      </w:r>
      <w:r w:rsidR="00842DD8" w:rsidRPr="00155AB8">
        <w:rPr>
          <w:rFonts w:asciiTheme="minorHAnsi" w:hAnsiTheme="minorHAnsi"/>
          <w:b/>
          <w:sz w:val="22"/>
          <w:szCs w:val="22"/>
        </w:rPr>
        <w:t>. 20</w:t>
      </w:r>
      <w:r w:rsidR="006A7091" w:rsidRPr="00155AB8">
        <w:rPr>
          <w:rFonts w:asciiTheme="minorHAnsi" w:hAnsiTheme="minorHAnsi"/>
          <w:b/>
          <w:sz w:val="22"/>
          <w:szCs w:val="22"/>
        </w:rPr>
        <w:t>2</w:t>
      </w:r>
      <w:r w:rsidR="0014089B">
        <w:rPr>
          <w:rFonts w:asciiTheme="minorHAnsi" w:hAnsiTheme="minorHAnsi"/>
          <w:b/>
          <w:sz w:val="22"/>
          <w:szCs w:val="22"/>
        </w:rPr>
        <w:t>4</w:t>
      </w:r>
      <w:r w:rsidRPr="00155AB8">
        <w:rPr>
          <w:rFonts w:asciiTheme="minorHAnsi" w:hAnsiTheme="minorHAnsi"/>
          <w:sz w:val="22"/>
          <w:szCs w:val="22"/>
        </w:rPr>
        <w:t xml:space="preserve">. V </w:t>
      </w:r>
      <w:r w:rsidRPr="000662F6">
        <w:rPr>
          <w:rFonts w:asciiTheme="minorHAnsi" w:hAnsiTheme="minorHAnsi"/>
          <w:sz w:val="22"/>
          <w:szCs w:val="22"/>
        </w:rPr>
        <w:t>izjemnih okoliščinah</w:t>
      </w:r>
      <w:r w:rsidR="009059B6">
        <w:rPr>
          <w:rFonts w:asciiTheme="minorHAnsi" w:hAnsiTheme="minorHAnsi"/>
          <w:sz w:val="22"/>
          <w:szCs w:val="22"/>
        </w:rPr>
        <w:t xml:space="preserve"> (npr. podaljšanje postopka oddaje javnega naročila v primeru vložitve sredstva pravnega varstva)</w:t>
      </w:r>
      <w:r w:rsidRPr="000662F6">
        <w:rPr>
          <w:rFonts w:asciiTheme="minorHAnsi" w:hAnsiTheme="minorHAnsi"/>
          <w:sz w:val="22"/>
          <w:szCs w:val="22"/>
        </w:rPr>
        <w:t xml:space="preserve"> </w:t>
      </w:r>
      <w:r w:rsidR="00477C2C" w:rsidRPr="000662F6">
        <w:rPr>
          <w:rFonts w:asciiTheme="minorHAnsi" w:hAnsiTheme="minorHAnsi"/>
          <w:sz w:val="22"/>
          <w:szCs w:val="22"/>
        </w:rPr>
        <w:t>lahko</w:t>
      </w:r>
      <w:r w:rsidRPr="000662F6">
        <w:rPr>
          <w:rFonts w:asciiTheme="minorHAnsi" w:hAnsiTheme="minorHAnsi"/>
          <w:sz w:val="22"/>
          <w:szCs w:val="22"/>
        </w:rPr>
        <w:t xml:space="preserve"> naročnik </w:t>
      </w:r>
      <w:r w:rsidR="00477C2C" w:rsidRPr="000662F6">
        <w:rPr>
          <w:rFonts w:asciiTheme="minorHAnsi" w:hAnsiTheme="minorHAnsi"/>
          <w:sz w:val="22"/>
          <w:szCs w:val="22"/>
        </w:rPr>
        <w:t>zahteva</w:t>
      </w:r>
      <w:r w:rsidRPr="000662F6">
        <w:rPr>
          <w:rFonts w:asciiTheme="minorHAnsi" w:hAnsiTheme="minorHAnsi"/>
          <w:sz w:val="22"/>
          <w:szCs w:val="22"/>
        </w:rPr>
        <w:t xml:space="preserve">, da ponudniki </w:t>
      </w:r>
      <w:r w:rsidRPr="00A136E8">
        <w:rPr>
          <w:rFonts w:asciiTheme="minorHAnsi" w:hAnsiTheme="minorHAnsi"/>
          <w:color w:val="000000"/>
          <w:sz w:val="22"/>
          <w:szCs w:val="22"/>
        </w:rPr>
        <w:t>podaljšajo čas veljavnosti svojih ponudb za določeno</w:t>
      </w:r>
      <w:r w:rsidR="00477C2C">
        <w:rPr>
          <w:rFonts w:asciiTheme="minorHAnsi" w:hAnsiTheme="minorHAnsi"/>
          <w:color w:val="000000"/>
          <w:sz w:val="22"/>
          <w:szCs w:val="22"/>
        </w:rPr>
        <w:t xml:space="preserve"> primerno</w:t>
      </w:r>
      <w:r w:rsidRPr="00A136E8">
        <w:rPr>
          <w:rFonts w:asciiTheme="minorHAnsi" w:hAnsiTheme="minorHAnsi"/>
          <w:color w:val="000000"/>
          <w:sz w:val="22"/>
          <w:szCs w:val="22"/>
        </w:rPr>
        <w:t xml:space="preserve"> dodatno obdobje.</w:t>
      </w:r>
    </w:p>
    <w:p w14:paraId="0C9722E9" w14:textId="11D4B065" w:rsidR="00DD126D" w:rsidRPr="00A136E8" w:rsidRDefault="00DD126D" w:rsidP="00DF6298">
      <w:pPr>
        <w:spacing w:after="120"/>
        <w:jc w:val="both"/>
        <w:rPr>
          <w:rFonts w:asciiTheme="minorHAnsi" w:hAnsiTheme="minorHAnsi"/>
          <w:color w:val="000000"/>
          <w:sz w:val="22"/>
          <w:szCs w:val="22"/>
          <w:u w:val="single"/>
        </w:rPr>
      </w:pPr>
      <w:r w:rsidRPr="006A2724">
        <w:rPr>
          <w:rFonts w:asciiTheme="minorHAnsi" w:hAnsiTheme="minorHAnsi"/>
          <w:color w:val="000000"/>
          <w:sz w:val="22"/>
          <w:szCs w:val="22"/>
          <w:u w:val="single"/>
        </w:rPr>
        <w:t>PONUDBENA CENA</w:t>
      </w:r>
      <w:r w:rsidRPr="003635BE">
        <w:rPr>
          <w:rFonts w:asciiTheme="minorHAnsi" w:hAnsiTheme="minorHAnsi"/>
          <w:color w:val="000000"/>
          <w:sz w:val="22"/>
          <w:szCs w:val="22"/>
        </w:rPr>
        <w:t>:</w:t>
      </w:r>
    </w:p>
    <w:p w14:paraId="4B977ABA" w14:textId="1AA0D8F0" w:rsidR="00360DB5" w:rsidRDefault="002A6470" w:rsidP="00D257FF">
      <w:pPr>
        <w:spacing w:after="120"/>
        <w:jc w:val="both"/>
        <w:rPr>
          <w:rFonts w:asciiTheme="minorHAnsi" w:hAnsiTheme="minorHAnsi"/>
          <w:sz w:val="22"/>
          <w:szCs w:val="22"/>
        </w:rPr>
      </w:pPr>
      <w:r w:rsidRPr="002A6470">
        <w:rPr>
          <w:rFonts w:asciiTheme="minorHAnsi" w:hAnsiTheme="minorHAnsi"/>
          <w:sz w:val="22"/>
          <w:szCs w:val="22"/>
        </w:rPr>
        <w:t xml:space="preserve">Vse cene morajo biti navedene v evrih (€) brez DDV in morajo vsebovati vse zahteve iz predmetnega naročila, stroške, ki jih bo ponudnik imel z </w:t>
      </w:r>
      <w:r w:rsidR="00C13973" w:rsidRPr="002A6470">
        <w:rPr>
          <w:rFonts w:asciiTheme="minorHAnsi" w:hAnsiTheme="minorHAnsi"/>
          <w:sz w:val="22"/>
          <w:szCs w:val="22"/>
        </w:rPr>
        <w:t>izvedbo</w:t>
      </w:r>
      <w:r w:rsidRPr="002A6470">
        <w:rPr>
          <w:rFonts w:asciiTheme="minorHAnsi" w:hAnsiTheme="minorHAnsi"/>
          <w:sz w:val="22"/>
          <w:szCs w:val="22"/>
        </w:rPr>
        <w:t xml:space="preserve"> naročila, morebitne trošarine, takse, carino, zavarovanje, davke in kakršnekoli druge stroške in popuste. </w:t>
      </w:r>
    </w:p>
    <w:p w14:paraId="2DC036D9" w14:textId="3D6F88DC" w:rsidR="000D2BFD" w:rsidRPr="00D257FF" w:rsidRDefault="002A6470" w:rsidP="00D257FF">
      <w:pPr>
        <w:spacing w:after="120"/>
        <w:jc w:val="both"/>
        <w:rPr>
          <w:rFonts w:asciiTheme="minorHAnsi" w:hAnsiTheme="minorHAnsi"/>
          <w:sz w:val="22"/>
          <w:szCs w:val="22"/>
        </w:rPr>
      </w:pPr>
      <w:r w:rsidRPr="002A6470">
        <w:rPr>
          <w:rFonts w:asciiTheme="minorHAnsi" w:hAnsiTheme="minorHAnsi"/>
          <w:sz w:val="22"/>
          <w:szCs w:val="22"/>
        </w:rPr>
        <w:t>Na navedeno ceno je ponudnik dolžan obračunati DDV po predpisani stopnji</w:t>
      </w:r>
      <w:r w:rsidR="0014089B">
        <w:rPr>
          <w:rFonts w:asciiTheme="minorHAnsi" w:hAnsiTheme="minorHAnsi"/>
          <w:sz w:val="22"/>
          <w:szCs w:val="22"/>
        </w:rPr>
        <w:t xml:space="preserve">. </w:t>
      </w:r>
      <w:r w:rsidRPr="002A6470">
        <w:rPr>
          <w:rFonts w:asciiTheme="minorHAnsi" w:hAnsiTheme="minorHAnsi"/>
          <w:sz w:val="22"/>
          <w:szCs w:val="22"/>
        </w:rPr>
        <w:t>Ponudniki iz EU so dolžni navesti klavzulo o obrnjeni davčni obveznosti, ki pomeni, da pripadajoči DDV obračuna prejemnik blaga in storitev. DDV mora biti prikazan posebej, v skladu z obrazcem predračuna.</w:t>
      </w:r>
    </w:p>
    <w:p w14:paraId="5D70DC2D" w14:textId="4383AE3D" w:rsidR="00DD126D" w:rsidRPr="00477C2C" w:rsidRDefault="00DD126D" w:rsidP="00DF6298">
      <w:pPr>
        <w:spacing w:after="120"/>
        <w:jc w:val="both"/>
        <w:rPr>
          <w:rFonts w:asciiTheme="minorHAnsi" w:hAnsiTheme="minorHAnsi"/>
          <w:color w:val="000000" w:themeColor="text1"/>
          <w:sz w:val="22"/>
          <w:szCs w:val="22"/>
          <w:u w:val="single"/>
        </w:rPr>
      </w:pPr>
      <w:r w:rsidRPr="00477C2C">
        <w:rPr>
          <w:rFonts w:asciiTheme="minorHAnsi" w:hAnsiTheme="minorHAnsi"/>
          <w:color w:val="000000" w:themeColor="text1"/>
          <w:sz w:val="22"/>
          <w:szCs w:val="22"/>
          <w:u w:val="single"/>
        </w:rPr>
        <w:t>PLAČILNI POGOJI</w:t>
      </w:r>
      <w:r w:rsidR="005143BD" w:rsidRPr="00477C2C">
        <w:rPr>
          <w:rFonts w:asciiTheme="minorHAnsi" w:hAnsiTheme="minorHAnsi"/>
          <w:color w:val="000000" w:themeColor="text1"/>
          <w:sz w:val="22"/>
          <w:szCs w:val="22"/>
          <w:u w:val="single"/>
        </w:rPr>
        <w:t>, ROK IZVEDBE STORITEV IN DRUGI POGOJI IZVEDBE POSLA</w:t>
      </w:r>
      <w:r w:rsidRPr="003635BE">
        <w:rPr>
          <w:rFonts w:asciiTheme="minorHAnsi" w:hAnsiTheme="minorHAnsi"/>
          <w:color w:val="000000" w:themeColor="text1"/>
          <w:sz w:val="22"/>
          <w:szCs w:val="22"/>
        </w:rPr>
        <w:t>:</w:t>
      </w:r>
    </w:p>
    <w:p w14:paraId="25E5C393" w14:textId="31B7EA6E" w:rsidR="00BE3ED9" w:rsidRPr="00FC37B0" w:rsidRDefault="00752D4D" w:rsidP="000D2BFD">
      <w:pPr>
        <w:spacing w:after="120"/>
        <w:jc w:val="both"/>
        <w:rPr>
          <w:rFonts w:asciiTheme="minorHAnsi" w:hAnsiTheme="minorHAnsi"/>
          <w:sz w:val="22"/>
          <w:szCs w:val="22"/>
        </w:rPr>
      </w:pPr>
      <w:r w:rsidRPr="00FC37B0">
        <w:rPr>
          <w:rFonts w:asciiTheme="minorHAnsi" w:hAnsiTheme="minorHAnsi"/>
          <w:sz w:val="22"/>
          <w:szCs w:val="22"/>
        </w:rPr>
        <w:t xml:space="preserve">Razvidno iz obrazca </w:t>
      </w:r>
      <w:r w:rsidR="0014089B">
        <w:rPr>
          <w:rFonts w:asciiTheme="minorHAnsi" w:hAnsiTheme="minorHAnsi"/>
          <w:sz w:val="22"/>
          <w:szCs w:val="22"/>
        </w:rPr>
        <w:t>S</w:t>
      </w:r>
      <w:r w:rsidRPr="00FC37B0">
        <w:rPr>
          <w:rFonts w:asciiTheme="minorHAnsi" w:hAnsiTheme="minorHAnsi"/>
          <w:sz w:val="22"/>
          <w:szCs w:val="22"/>
        </w:rPr>
        <w:t>-3 »</w:t>
      </w:r>
      <w:r w:rsidRPr="00981FAD">
        <w:rPr>
          <w:rFonts w:asciiTheme="minorHAnsi" w:hAnsiTheme="minorHAnsi"/>
          <w:b/>
          <w:bCs/>
          <w:sz w:val="22"/>
          <w:szCs w:val="22"/>
        </w:rPr>
        <w:t>Predračun</w:t>
      </w:r>
      <w:r w:rsidR="000733E2" w:rsidRPr="00981FAD">
        <w:rPr>
          <w:rFonts w:asciiTheme="minorHAnsi" w:hAnsiTheme="minorHAnsi"/>
          <w:b/>
          <w:bCs/>
          <w:sz w:val="22"/>
          <w:szCs w:val="22"/>
        </w:rPr>
        <w:t xml:space="preserve"> po sklopih</w:t>
      </w:r>
      <w:r w:rsidRPr="00FC37B0">
        <w:rPr>
          <w:rFonts w:asciiTheme="minorHAnsi" w:hAnsiTheme="minorHAnsi"/>
          <w:sz w:val="22"/>
          <w:szCs w:val="22"/>
        </w:rPr>
        <w:t xml:space="preserve">«, </w:t>
      </w:r>
      <w:r w:rsidR="0014089B">
        <w:rPr>
          <w:rFonts w:asciiTheme="minorHAnsi" w:hAnsiTheme="minorHAnsi"/>
          <w:sz w:val="22"/>
          <w:szCs w:val="22"/>
        </w:rPr>
        <w:t>S</w:t>
      </w:r>
      <w:r w:rsidRPr="00FC37B0">
        <w:rPr>
          <w:rFonts w:asciiTheme="minorHAnsi" w:hAnsiTheme="minorHAnsi"/>
          <w:sz w:val="22"/>
          <w:szCs w:val="22"/>
        </w:rPr>
        <w:t>-5 »</w:t>
      </w:r>
      <w:r w:rsidRPr="00981FAD">
        <w:rPr>
          <w:rFonts w:asciiTheme="minorHAnsi" w:hAnsiTheme="minorHAnsi"/>
          <w:b/>
          <w:bCs/>
          <w:sz w:val="22"/>
          <w:szCs w:val="22"/>
        </w:rPr>
        <w:t>Tehnične specifikacije</w:t>
      </w:r>
      <w:r w:rsidRPr="00FC37B0">
        <w:rPr>
          <w:rFonts w:asciiTheme="minorHAnsi" w:hAnsiTheme="minorHAnsi"/>
          <w:sz w:val="22"/>
          <w:szCs w:val="22"/>
        </w:rPr>
        <w:t xml:space="preserve">« in </w:t>
      </w:r>
      <w:r w:rsidR="0014089B">
        <w:rPr>
          <w:rFonts w:asciiTheme="minorHAnsi" w:hAnsiTheme="minorHAnsi"/>
          <w:sz w:val="22"/>
          <w:szCs w:val="22"/>
        </w:rPr>
        <w:t>S</w:t>
      </w:r>
      <w:r w:rsidRPr="00FC37B0">
        <w:rPr>
          <w:rFonts w:asciiTheme="minorHAnsi" w:hAnsiTheme="minorHAnsi"/>
          <w:sz w:val="22"/>
          <w:szCs w:val="22"/>
        </w:rPr>
        <w:t>-7 »</w:t>
      </w:r>
      <w:r w:rsidRPr="00981FAD">
        <w:rPr>
          <w:rFonts w:asciiTheme="minorHAnsi" w:hAnsiTheme="minorHAnsi"/>
          <w:b/>
          <w:bCs/>
          <w:sz w:val="22"/>
          <w:szCs w:val="22"/>
        </w:rPr>
        <w:t>Vzorec pogodbe</w:t>
      </w:r>
      <w:r w:rsidRPr="00FC37B0">
        <w:rPr>
          <w:rFonts w:asciiTheme="minorHAnsi" w:hAnsiTheme="minorHAnsi"/>
          <w:sz w:val="22"/>
          <w:szCs w:val="22"/>
        </w:rPr>
        <w:t>«.</w:t>
      </w:r>
    </w:p>
    <w:p w14:paraId="7C225118" w14:textId="77777777" w:rsidR="002B2088" w:rsidRDefault="002B2088" w:rsidP="0014089B">
      <w:pPr>
        <w:jc w:val="both"/>
        <w:rPr>
          <w:rFonts w:asciiTheme="minorHAnsi" w:hAnsiTheme="minorHAnsi"/>
          <w:sz w:val="22"/>
          <w:szCs w:val="22"/>
        </w:rPr>
      </w:pPr>
      <w:bookmarkStart w:id="11" w:name="_Hlk29289610"/>
      <w:bookmarkStart w:id="12" w:name="_Toc378333589"/>
    </w:p>
    <w:bookmarkEnd w:id="11"/>
    <w:p w14:paraId="509E2E0B" w14:textId="44BF572A" w:rsidR="0082384D" w:rsidRPr="0014089B" w:rsidRDefault="0082384D" w:rsidP="0082200F">
      <w:pPr>
        <w:pStyle w:val="Naslov1"/>
        <w:spacing w:before="0" w:after="120"/>
        <w:rPr>
          <w:rFonts w:ascii="Calibri" w:hAnsi="Calibri" w:cs="Calibri"/>
          <w:bCs/>
          <w:color w:val="00B050"/>
          <w:sz w:val="22"/>
          <w:szCs w:val="22"/>
          <w:u w:val="single"/>
        </w:rPr>
      </w:pPr>
      <w:r w:rsidRPr="0014089B">
        <w:rPr>
          <w:rFonts w:ascii="Calibri" w:hAnsi="Calibri" w:cs="Calibri"/>
          <w:bCs/>
          <w:color w:val="00B050"/>
          <w:sz w:val="22"/>
          <w:szCs w:val="22"/>
          <w:u w:val="single"/>
        </w:rPr>
        <w:t>VII</w:t>
      </w:r>
      <w:r w:rsidR="0014089B">
        <w:rPr>
          <w:rFonts w:ascii="Calibri" w:hAnsi="Calibri" w:cs="Calibri"/>
          <w:bCs/>
          <w:color w:val="00B050"/>
          <w:sz w:val="22"/>
          <w:szCs w:val="22"/>
          <w:u w:val="single"/>
        </w:rPr>
        <w:t>I</w:t>
      </w:r>
      <w:r w:rsidRPr="0014089B">
        <w:rPr>
          <w:rFonts w:ascii="Calibri" w:hAnsi="Calibri" w:cs="Calibri"/>
          <w:bCs/>
          <w:color w:val="00B050"/>
          <w:sz w:val="22"/>
          <w:szCs w:val="22"/>
          <w:u w:val="single"/>
        </w:rPr>
        <w:t>. MERILO ZA IZBIRO</w:t>
      </w:r>
    </w:p>
    <w:p w14:paraId="7BD52287" w14:textId="4EE5FCE2" w:rsidR="0082384D" w:rsidRPr="004F184F" w:rsidRDefault="0082384D" w:rsidP="004F184F">
      <w:pPr>
        <w:autoSpaceDE w:val="0"/>
        <w:autoSpaceDN w:val="0"/>
        <w:adjustRightInd w:val="0"/>
        <w:spacing w:after="120"/>
        <w:jc w:val="both"/>
        <w:rPr>
          <w:rFonts w:asciiTheme="minorHAnsi" w:hAnsiTheme="minorHAnsi" w:cstheme="minorHAnsi"/>
          <w:b/>
          <w:sz w:val="22"/>
          <w:szCs w:val="22"/>
        </w:rPr>
      </w:pPr>
      <w:r>
        <w:rPr>
          <w:rFonts w:asciiTheme="minorHAnsi" w:hAnsiTheme="minorHAnsi" w:cstheme="minorHAnsi"/>
          <w:sz w:val="22"/>
          <w:szCs w:val="22"/>
        </w:rPr>
        <w:t xml:space="preserve">Ponudbe se bodo ocenjevale po sklopih. Merilo za oddajo naročila za posamezni sklop je </w:t>
      </w:r>
      <w:r>
        <w:rPr>
          <w:rFonts w:asciiTheme="minorHAnsi" w:hAnsiTheme="minorHAnsi" w:cstheme="minorHAnsi"/>
          <w:b/>
          <w:sz w:val="22"/>
          <w:szCs w:val="22"/>
        </w:rPr>
        <w:t>ekonomsko najugodnejša ponudba.</w:t>
      </w:r>
    </w:p>
    <w:p w14:paraId="55683A23" w14:textId="5175AD4E" w:rsidR="0082384D" w:rsidRPr="004F184F" w:rsidRDefault="0082384D" w:rsidP="004F184F">
      <w:pPr>
        <w:autoSpaceDE w:val="0"/>
        <w:autoSpaceDN w:val="0"/>
        <w:adjustRightInd w:val="0"/>
        <w:spacing w:after="120"/>
        <w:jc w:val="both"/>
        <w:rPr>
          <w:rFonts w:asciiTheme="minorHAnsi" w:hAnsiTheme="minorHAnsi" w:cstheme="minorHAnsi"/>
          <w:sz w:val="22"/>
          <w:szCs w:val="22"/>
        </w:rPr>
      </w:pPr>
      <w:r>
        <w:rPr>
          <w:rFonts w:asciiTheme="minorHAnsi" w:hAnsiTheme="minorHAnsi" w:cstheme="minorHAnsi"/>
          <w:sz w:val="22"/>
          <w:szCs w:val="22"/>
        </w:rPr>
        <w:t xml:space="preserve">Naročnik bo naročilo za </w:t>
      </w:r>
      <w:r>
        <w:rPr>
          <w:rFonts w:asciiTheme="minorHAnsi" w:hAnsiTheme="minorHAnsi" w:cstheme="minorHAnsi"/>
          <w:b/>
          <w:bCs/>
          <w:sz w:val="22"/>
          <w:szCs w:val="22"/>
        </w:rPr>
        <w:t>posamezen sklop</w:t>
      </w:r>
      <w:r>
        <w:rPr>
          <w:rFonts w:asciiTheme="minorHAnsi" w:hAnsiTheme="minorHAnsi" w:cstheme="minorHAnsi"/>
          <w:sz w:val="22"/>
          <w:szCs w:val="22"/>
        </w:rPr>
        <w:t xml:space="preserve"> oddal ponudniku, ki bo v ponudbi ponudil </w:t>
      </w:r>
      <w:r>
        <w:rPr>
          <w:rFonts w:asciiTheme="minorHAnsi" w:hAnsiTheme="minorHAnsi" w:cstheme="minorHAnsi"/>
          <w:b/>
          <w:bCs/>
          <w:sz w:val="22"/>
          <w:szCs w:val="22"/>
        </w:rPr>
        <w:t xml:space="preserve">najnižjo skupno ponudbeno vrednost v </w:t>
      </w:r>
      <w:r w:rsidR="004F184F" w:rsidRPr="00EF1483">
        <w:rPr>
          <w:rFonts w:asciiTheme="minorHAnsi" w:hAnsiTheme="minorHAnsi" w:cstheme="minorHAnsi"/>
          <w:b/>
          <w:sz w:val="22"/>
          <w:szCs w:val="22"/>
        </w:rPr>
        <w:t>EUR z DDV</w:t>
      </w:r>
      <w:r w:rsidR="004F184F" w:rsidRPr="00EF1483">
        <w:rPr>
          <w:rFonts w:asciiTheme="minorHAnsi" w:hAnsiTheme="minorHAnsi" w:cstheme="minorHAnsi"/>
          <w:b/>
          <w:sz w:val="22"/>
          <w:szCs w:val="22"/>
          <w:vertAlign w:val="superscript"/>
        </w:rPr>
        <w:footnoteReference w:id="4"/>
      </w:r>
      <w:r w:rsidR="004F184F" w:rsidRPr="00EF1483">
        <w:rPr>
          <w:rFonts w:asciiTheme="minorHAnsi" w:hAnsiTheme="minorHAnsi" w:cstheme="minorHAnsi"/>
          <w:sz w:val="22"/>
          <w:szCs w:val="22"/>
        </w:rPr>
        <w:t xml:space="preserve">, </w:t>
      </w:r>
      <w:r>
        <w:rPr>
          <w:rFonts w:asciiTheme="minorHAnsi" w:hAnsiTheme="minorHAnsi" w:cstheme="minorHAnsi"/>
          <w:b/>
          <w:bCs/>
          <w:sz w:val="22"/>
          <w:szCs w:val="22"/>
        </w:rPr>
        <w:t>za sklop</w:t>
      </w:r>
      <w:r>
        <w:rPr>
          <w:rFonts w:asciiTheme="minorHAnsi" w:hAnsiTheme="minorHAnsi" w:cstheme="minorHAnsi"/>
          <w:sz w:val="22"/>
          <w:szCs w:val="22"/>
        </w:rPr>
        <w:t>.</w:t>
      </w:r>
    </w:p>
    <w:p w14:paraId="1A8B253D" w14:textId="77777777" w:rsidR="0082384D" w:rsidRDefault="0082384D" w:rsidP="0082384D">
      <w:pPr>
        <w:spacing w:after="120"/>
        <w:jc w:val="both"/>
        <w:rPr>
          <w:rFonts w:asciiTheme="minorHAnsi" w:hAnsiTheme="minorHAnsi"/>
          <w:sz w:val="22"/>
          <w:szCs w:val="22"/>
        </w:rPr>
      </w:pPr>
      <w:r>
        <w:rPr>
          <w:rFonts w:asciiTheme="minorHAnsi" w:hAnsiTheme="minorHAnsi"/>
          <w:sz w:val="22"/>
          <w:szCs w:val="22"/>
        </w:rPr>
        <w:t>DODATNO MERILO V PRIMERU DVEH ALI VEČ ENAKOVREDNIH PONUDB:</w:t>
      </w:r>
    </w:p>
    <w:p w14:paraId="67204470" w14:textId="5C6A4F1C" w:rsidR="0082384D" w:rsidRDefault="0082384D" w:rsidP="0082384D">
      <w:pPr>
        <w:jc w:val="both"/>
        <w:rPr>
          <w:rFonts w:asciiTheme="minorHAnsi" w:hAnsiTheme="minorHAnsi"/>
          <w:color w:val="000000" w:themeColor="text1"/>
          <w:sz w:val="22"/>
          <w:szCs w:val="22"/>
        </w:rPr>
      </w:pPr>
      <w:r>
        <w:rPr>
          <w:rFonts w:asciiTheme="minorHAnsi" w:hAnsiTheme="minorHAnsi"/>
          <w:color w:val="000000" w:themeColor="text1"/>
          <w:sz w:val="22"/>
          <w:szCs w:val="22"/>
        </w:rPr>
        <w:t>V primeru, da bosta dva ali več ponudnikov za posamezni sklop ponudila enako najnižjo skupno ponudbeno vrednost v EUR z DDV</w:t>
      </w:r>
      <w:r w:rsidR="004F184F">
        <w:rPr>
          <w:rFonts w:asciiTheme="minorHAnsi" w:hAnsiTheme="minorHAnsi"/>
          <w:color w:val="000000" w:themeColor="text1"/>
          <w:sz w:val="22"/>
          <w:szCs w:val="22"/>
          <w:vertAlign w:val="superscript"/>
        </w:rPr>
        <w:t>4</w:t>
      </w:r>
      <w:r>
        <w:rPr>
          <w:rFonts w:asciiTheme="minorHAnsi" w:hAnsiTheme="minorHAnsi"/>
          <w:color w:val="000000" w:themeColor="text1"/>
          <w:sz w:val="22"/>
          <w:szCs w:val="22"/>
        </w:rPr>
        <w:t>, bo naročnik opravil žreb v prisotnosti teh ponudnikov. O kraju in času žreba bodo ti ponudniki obveščeni po opravljenem ocenjevanju ponudb. Žreb se opravi v vsakem primeru, tudi če povabljeni ponudniki niso prisotni.</w:t>
      </w:r>
    </w:p>
    <w:p w14:paraId="6A550877" w14:textId="77777777" w:rsidR="00752D4D" w:rsidRDefault="00752D4D" w:rsidP="0014089B">
      <w:pPr>
        <w:jc w:val="both"/>
        <w:rPr>
          <w:rFonts w:asciiTheme="minorHAnsi" w:hAnsiTheme="minorHAnsi"/>
          <w:b/>
          <w:sz w:val="22"/>
          <w:szCs w:val="22"/>
          <w:u w:val="single"/>
        </w:rPr>
      </w:pPr>
    </w:p>
    <w:p w14:paraId="1FFE6687" w14:textId="72052F3D" w:rsidR="001774EE" w:rsidRPr="0014089B" w:rsidRDefault="0014089B" w:rsidP="0082200F">
      <w:pPr>
        <w:pStyle w:val="Naslov1"/>
        <w:spacing w:before="0" w:after="120"/>
        <w:rPr>
          <w:rFonts w:ascii="Calibri" w:hAnsi="Calibri" w:cs="Calibri"/>
          <w:bCs/>
          <w:color w:val="00B050"/>
          <w:sz w:val="22"/>
          <w:szCs w:val="22"/>
          <w:u w:val="single"/>
        </w:rPr>
      </w:pPr>
      <w:r w:rsidRPr="0014089B">
        <w:rPr>
          <w:rFonts w:ascii="Calibri" w:hAnsi="Calibri" w:cs="Calibri"/>
          <w:bCs/>
          <w:color w:val="00B050"/>
          <w:sz w:val="22"/>
          <w:szCs w:val="22"/>
          <w:u w:val="single"/>
        </w:rPr>
        <w:t>IX</w:t>
      </w:r>
      <w:r w:rsidR="001774EE" w:rsidRPr="0014089B">
        <w:rPr>
          <w:rFonts w:ascii="Calibri" w:hAnsi="Calibri" w:cs="Calibri"/>
          <w:bCs/>
          <w:color w:val="00B050"/>
          <w:sz w:val="22"/>
          <w:szCs w:val="22"/>
          <w:u w:val="single"/>
        </w:rPr>
        <w:t>. IZJAVA O LASTNIŠKI STRUKTURI</w:t>
      </w:r>
    </w:p>
    <w:p w14:paraId="7DB00E80" w14:textId="77777777" w:rsidR="001774EE" w:rsidRPr="000923B4" w:rsidRDefault="001774EE" w:rsidP="001774EE">
      <w:pPr>
        <w:pStyle w:val="Noga"/>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Na poziv naročnika bo moral </w:t>
      </w:r>
      <w:r w:rsidRPr="000923B4">
        <w:rPr>
          <w:rFonts w:asciiTheme="minorHAnsi" w:hAnsiTheme="minorHAnsi"/>
          <w:b/>
          <w:color w:val="000000" w:themeColor="text1"/>
          <w:sz w:val="22"/>
          <w:szCs w:val="22"/>
        </w:rPr>
        <w:t xml:space="preserve">izbrani ponudnik </w:t>
      </w:r>
      <w:r w:rsidRPr="000923B4">
        <w:rPr>
          <w:rFonts w:asciiTheme="minorHAnsi" w:hAnsiTheme="minorHAnsi"/>
          <w:bCs/>
          <w:color w:val="000000" w:themeColor="text1"/>
          <w:sz w:val="22"/>
          <w:szCs w:val="22"/>
        </w:rPr>
        <w:t>(poslovodeči in tudi soponudniki)</w:t>
      </w:r>
      <w:r w:rsidRPr="000923B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66292CF3" w14:textId="77777777" w:rsidR="001774EE" w:rsidRPr="000923B4" w:rsidRDefault="001774EE" w:rsidP="001774EE">
      <w:pPr>
        <w:pStyle w:val="Noga"/>
        <w:numPr>
          <w:ilvl w:val="0"/>
          <w:numId w:val="7"/>
        </w:numPr>
        <w:ind w:left="714" w:hanging="357"/>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lastRenderedPageBreak/>
        <w:t>svojih ustanoviteljih, družbenikih, delničarjih, komanditistih ali drugih lastnikih in podatke o lastniških deležih navedenih oseb,</w:t>
      </w:r>
    </w:p>
    <w:p w14:paraId="54AE4835" w14:textId="77777777" w:rsidR="001774EE" w:rsidRPr="000923B4" w:rsidRDefault="001774EE" w:rsidP="001774EE">
      <w:pPr>
        <w:pStyle w:val="Noga"/>
        <w:numPr>
          <w:ilvl w:val="0"/>
          <w:numId w:val="7"/>
        </w:numPr>
        <w:spacing w:after="120"/>
        <w:ind w:left="714" w:hanging="357"/>
        <w:jc w:val="both"/>
        <w:rPr>
          <w:b/>
          <w:color w:val="000000" w:themeColor="text1"/>
          <w:sz w:val="22"/>
          <w:szCs w:val="22"/>
        </w:rPr>
      </w:pPr>
      <w:r w:rsidRPr="000923B4">
        <w:rPr>
          <w:rFonts w:asciiTheme="minorHAnsi" w:hAnsiTheme="minorHAnsi"/>
          <w:color w:val="000000" w:themeColor="text1"/>
          <w:sz w:val="22"/>
          <w:szCs w:val="22"/>
        </w:rPr>
        <w:t>gospodarskih subjektih, za katere se glede na določbe zakona, ki ureja gospodarske družbe, šteje, da so z njim povezane družbe.</w:t>
      </w:r>
    </w:p>
    <w:p w14:paraId="3D15029B" w14:textId="77777777" w:rsidR="001774EE" w:rsidRPr="000923B4" w:rsidRDefault="001774EE" w:rsidP="00981FAD">
      <w:pPr>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0923B4">
        <w:rPr>
          <w:rFonts w:asciiTheme="minorHAnsi" w:hAnsiTheme="minorHAnsi"/>
          <w:i/>
          <w:color w:val="000000" w:themeColor="text1"/>
          <w:sz w:val="22"/>
          <w:szCs w:val="22"/>
        </w:rPr>
        <w:t>.</w:t>
      </w:r>
    </w:p>
    <w:p w14:paraId="3BC2C4EE" w14:textId="3A09BDD8" w:rsidR="009A7230" w:rsidRPr="0082384D" w:rsidRDefault="009A7230" w:rsidP="0014089B">
      <w:pPr>
        <w:rPr>
          <w:rFonts w:asciiTheme="minorHAnsi" w:hAnsiTheme="minorHAnsi"/>
          <w:b/>
          <w:bCs/>
          <w:smallCaps/>
          <w:color w:val="0000FF"/>
          <w:kern w:val="28"/>
          <w:sz w:val="22"/>
          <w:szCs w:val="22"/>
          <w:u w:val="single"/>
        </w:rPr>
      </w:pPr>
    </w:p>
    <w:p w14:paraId="3A31055F" w14:textId="12D813A8" w:rsidR="00983B67" w:rsidRPr="0014089B" w:rsidRDefault="00D55D35" w:rsidP="0082200F">
      <w:pPr>
        <w:pStyle w:val="Naslov1"/>
        <w:spacing w:before="0" w:after="120"/>
        <w:rPr>
          <w:rFonts w:ascii="Calibri" w:hAnsi="Calibri" w:cs="Calibri"/>
          <w:bCs/>
          <w:color w:val="00B050"/>
          <w:sz w:val="22"/>
          <w:szCs w:val="22"/>
          <w:u w:val="single"/>
        </w:rPr>
      </w:pPr>
      <w:bookmarkStart w:id="13" w:name="_Toc378333590"/>
      <w:bookmarkEnd w:id="12"/>
      <w:r w:rsidRPr="0014089B">
        <w:rPr>
          <w:rFonts w:ascii="Calibri" w:hAnsi="Calibri" w:cs="Calibri"/>
          <w:bCs/>
          <w:color w:val="00B050"/>
          <w:sz w:val="22"/>
          <w:szCs w:val="22"/>
          <w:u w:val="single"/>
        </w:rPr>
        <w:t>X</w:t>
      </w:r>
      <w:r w:rsidR="00983B67" w:rsidRPr="0014089B">
        <w:rPr>
          <w:rFonts w:ascii="Calibri" w:hAnsi="Calibri" w:cs="Calibri"/>
          <w:bCs/>
          <w:color w:val="00B050"/>
          <w:sz w:val="22"/>
          <w:szCs w:val="22"/>
          <w:u w:val="single"/>
        </w:rPr>
        <w:t>. SKLENITEV POGODBE</w:t>
      </w:r>
    </w:p>
    <w:p w14:paraId="05A7E8DA" w14:textId="6379E866" w:rsidR="00983B67" w:rsidRDefault="00983B67" w:rsidP="00983B67">
      <w:pPr>
        <w:spacing w:after="120"/>
        <w:jc w:val="both"/>
        <w:rPr>
          <w:rFonts w:asciiTheme="minorHAnsi" w:hAnsiTheme="minorHAnsi"/>
          <w:strike/>
          <w:color w:val="FF0000"/>
          <w:sz w:val="22"/>
          <w:szCs w:val="22"/>
        </w:rPr>
      </w:pPr>
      <w:r w:rsidRPr="00517D07">
        <w:rPr>
          <w:rFonts w:asciiTheme="minorHAnsi" w:hAnsiTheme="minorHAnsi"/>
          <w:sz w:val="22"/>
          <w:szCs w:val="22"/>
        </w:rPr>
        <w:t xml:space="preserve">Naročnik bo z izbranim ponudnikom </w:t>
      </w:r>
      <w:r w:rsidRPr="00517D07">
        <w:rPr>
          <w:rFonts w:asciiTheme="minorHAnsi" w:hAnsiTheme="minorHAnsi"/>
          <w:bCs/>
          <w:sz w:val="22"/>
          <w:szCs w:val="22"/>
        </w:rPr>
        <w:t xml:space="preserve">(poslovodečim in tudi </w:t>
      </w:r>
      <w:proofErr w:type="spellStart"/>
      <w:r w:rsidRPr="00517D07">
        <w:rPr>
          <w:rFonts w:asciiTheme="minorHAnsi" w:hAnsiTheme="minorHAnsi"/>
          <w:bCs/>
          <w:sz w:val="22"/>
          <w:szCs w:val="22"/>
        </w:rPr>
        <w:t>soponudnikom</w:t>
      </w:r>
      <w:proofErr w:type="spellEnd"/>
      <w:r w:rsidRPr="00517D07">
        <w:rPr>
          <w:rFonts w:asciiTheme="minorHAnsi" w:hAnsiTheme="minorHAnsi"/>
          <w:bCs/>
          <w:sz w:val="22"/>
          <w:szCs w:val="22"/>
        </w:rPr>
        <w:t>)</w:t>
      </w:r>
      <w:r w:rsidR="007706AF">
        <w:rPr>
          <w:rFonts w:asciiTheme="minorHAnsi" w:hAnsiTheme="minorHAnsi"/>
          <w:bCs/>
          <w:sz w:val="22"/>
          <w:szCs w:val="22"/>
        </w:rPr>
        <w:t xml:space="preserve"> za posamezni sklop</w:t>
      </w:r>
      <w:r w:rsidRPr="00517D07">
        <w:rPr>
          <w:rFonts w:asciiTheme="minorHAnsi" w:hAnsiTheme="minorHAnsi"/>
          <w:sz w:val="22"/>
          <w:szCs w:val="22"/>
        </w:rPr>
        <w:t xml:space="preserve">, sklenil pogodbo o izvedbi tega naročila najkasneje v 48 dneh </w:t>
      </w:r>
      <w:proofErr w:type="spellStart"/>
      <w:r w:rsidRPr="00517D07">
        <w:rPr>
          <w:rFonts w:asciiTheme="minorHAnsi" w:hAnsiTheme="minorHAnsi"/>
          <w:sz w:val="22"/>
          <w:szCs w:val="22"/>
        </w:rPr>
        <w:t>od</w:t>
      </w:r>
      <w:r w:rsidR="007706AF">
        <w:rPr>
          <w:rFonts w:asciiTheme="minorHAnsi" w:hAnsiTheme="minorHAnsi"/>
          <w:sz w:val="22"/>
          <w:szCs w:val="22"/>
        </w:rPr>
        <w:t>datuma</w:t>
      </w:r>
      <w:proofErr w:type="spellEnd"/>
      <w:r w:rsidR="007706AF">
        <w:rPr>
          <w:rFonts w:asciiTheme="minorHAnsi" w:hAnsiTheme="minorHAnsi"/>
          <w:sz w:val="22"/>
          <w:szCs w:val="22"/>
        </w:rPr>
        <w:t xml:space="preserve"> posredovanja </w:t>
      </w:r>
      <w:r w:rsidR="004F184F">
        <w:rPr>
          <w:rFonts w:asciiTheme="minorHAnsi" w:hAnsiTheme="minorHAnsi"/>
          <w:sz w:val="22"/>
          <w:szCs w:val="22"/>
        </w:rPr>
        <w:t>obvestila o izbiri/ne izbiri</w:t>
      </w:r>
      <w:r w:rsidR="004F184F" w:rsidRPr="00517D07">
        <w:rPr>
          <w:rFonts w:asciiTheme="minorHAnsi" w:hAnsiTheme="minorHAnsi"/>
          <w:sz w:val="22"/>
          <w:szCs w:val="22"/>
        </w:rPr>
        <w:t xml:space="preserve"> </w:t>
      </w:r>
      <w:r w:rsidR="007706AF">
        <w:rPr>
          <w:rFonts w:asciiTheme="minorHAnsi" w:hAnsiTheme="minorHAnsi"/>
          <w:sz w:val="22"/>
          <w:szCs w:val="22"/>
        </w:rPr>
        <w:t>vsem ponudnikom, ki so sodelovali v postopku predmetnega naročila</w:t>
      </w:r>
      <w:r w:rsidRPr="00517D07">
        <w:rPr>
          <w:rFonts w:asciiTheme="minorHAnsi" w:hAnsiTheme="minorHAnsi"/>
          <w:sz w:val="22"/>
          <w:szCs w:val="22"/>
        </w:rPr>
        <w:t xml:space="preserve">. </w:t>
      </w:r>
    </w:p>
    <w:p w14:paraId="0B42F863" w14:textId="77777777" w:rsidR="0014089B" w:rsidRPr="00164C71" w:rsidRDefault="0014089B" w:rsidP="00981FAD">
      <w:pPr>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Pogodbe se sklepajo na podlagi priloženih vzorcev pogodbe, iz katerih so razvidni tudi drugi pogoji in značilnosti izvedbe storitev.</w:t>
      </w:r>
    </w:p>
    <w:p w14:paraId="4857546A" w14:textId="77777777" w:rsidR="00983B67" w:rsidRPr="00B9406C" w:rsidRDefault="00983B67" w:rsidP="0014089B">
      <w:pPr>
        <w:rPr>
          <w:rFonts w:asciiTheme="minorHAnsi" w:hAnsiTheme="minorHAnsi"/>
          <w:b/>
          <w:bCs/>
          <w:smallCaps/>
          <w:color w:val="0000FF"/>
          <w:kern w:val="28"/>
          <w:sz w:val="22"/>
          <w:szCs w:val="22"/>
          <w:u w:val="single"/>
        </w:rPr>
      </w:pPr>
    </w:p>
    <w:p w14:paraId="594E388E" w14:textId="6D6B9141" w:rsidR="00983B67" w:rsidRPr="0014089B" w:rsidRDefault="00983B67" w:rsidP="0082200F">
      <w:pPr>
        <w:pStyle w:val="Naslov1"/>
        <w:spacing w:before="0" w:after="120"/>
        <w:rPr>
          <w:rFonts w:ascii="Calibri" w:hAnsi="Calibri" w:cs="Calibri"/>
          <w:bCs/>
          <w:color w:val="00B050"/>
          <w:sz w:val="22"/>
          <w:szCs w:val="22"/>
          <w:u w:val="single"/>
        </w:rPr>
      </w:pPr>
      <w:r w:rsidRPr="0014089B">
        <w:rPr>
          <w:rFonts w:ascii="Calibri" w:hAnsi="Calibri" w:cs="Calibri"/>
          <w:bCs/>
          <w:color w:val="00B050"/>
          <w:sz w:val="22"/>
          <w:szCs w:val="22"/>
          <w:u w:val="single"/>
        </w:rPr>
        <w:t>X</w:t>
      </w:r>
      <w:r w:rsidR="0014089B" w:rsidRPr="0014089B">
        <w:rPr>
          <w:rFonts w:ascii="Calibri" w:hAnsi="Calibri" w:cs="Calibri"/>
          <w:bCs/>
          <w:color w:val="00B050"/>
          <w:sz w:val="22"/>
          <w:szCs w:val="22"/>
          <w:u w:val="single"/>
        </w:rPr>
        <w:t>I</w:t>
      </w:r>
      <w:r w:rsidRPr="0014089B">
        <w:rPr>
          <w:rFonts w:ascii="Calibri" w:hAnsi="Calibri" w:cs="Calibri"/>
          <w:bCs/>
          <w:color w:val="00B050"/>
          <w:sz w:val="22"/>
          <w:szCs w:val="22"/>
          <w:u w:val="single"/>
        </w:rPr>
        <w:t>. ZAUPNI PODATKI V PONUDBI</w:t>
      </w:r>
    </w:p>
    <w:p w14:paraId="28DC7575" w14:textId="77777777" w:rsidR="00983B67" w:rsidRPr="0014089B" w:rsidRDefault="00983B67" w:rsidP="00983B67">
      <w:pPr>
        <w:spacing w:after="120"/>
        <w:jc w:val="both"/>
        <w:rPr>
          <w:rFonts w:asciiTheme="minorHAnsi" w:hAnsiTheme="minorHAnsi"/>
          <w:sz w:val="22"/>
          <w:szCs w:val="22"/>
        </w:rPr>
      </w:pPr>
      <w:r w:rsidRPr="0014089B">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2C92C320" w14:textId="77777777" w:rsidR="00983B67" w:rsidRPr="00B9406C" w:rsidRDefault="00983B67" w:rsidP="00983B67">
      <w:pPr>
        <w:jc w:val="both"/>
        <w:rPr>
          <w:rFonts w:asciiTheme="minorHAnsi" w:hAnsiTheme="minorHAnsi"/>
          <w:sz w:val="22"/>
          <w:szCs w:val="22"/>
        </w:rPr>
      </w:pPr>
      <w:r w:rsidRPr="00B9406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5547041"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specifikacije in količina ponujenega blaga</w:t>
      </w:r>
      <w:r>
        <w:rPr>
          <w:rFonts w:asciiTheme="minorHAnsi" w:hAnsiTheme="minorHAnsi"/>
          <w:sz w:val="22"/>
          <w:szCs w:val="22"/>
        </w:rPr>
        <w:t xml:space="preserve"> ali storitev</w:t>
      </w:r>
      <w:r w:rsidRPr="00B9406C">
        <w:rPr>
          <w:rFonts w:asciiTheme="minorHAnsi" w:hAnsiTheme="minorHAnsi"/>
          <w:sz w:val="22"/>
          <w:szCs w:val="22"/>
        </w:rPr>
        <w:t>,</w:t>
      </w:r>
    </w:p>
    <w:p w14:paraId="636327FB"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cena na enoto,</w:t>
      </w:r>
    </w:p>
    <w:p w14:paraId="6E01B520"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vrednost posamezne postavke,</w:t>
      </w:r>
    </w:p>
    <w:p w14:paraId="528E90DF"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skupna vrednost iz ponudbe,</w:t>
      </w:r>
    </w:p>
    <w:p w14:paraId="4258ABC7" w14:textId="77777777" w:rsidR="00983B67" w:rsidRPr="00B9406C" w:rsidRDefault="00983B67" w:rsidP="00983B67">
      <w:pPr>
        <w:numPr>
          <w:ilvl w:val="0"/>
          <w:numId w:val="1"/>
        </w:numPr>
        <w:spacing w:after="120"/>
        <w:jc w:val="both"/>
        <w:rPr>
          <w:rFonts w:asciiTheme="minorHAnsi" w:hAnsiTheme="minorHAnsi"/>
          <w:sz w:val="22"/>
          <w:szCs w:val="22"/>
        </w:rPr>
      </w:pPr>
      <w:r w:rsidRPr="00B9406C">
        <w:rPr>
          <w:rFonts w:asciiTheme="minorHAnsi" w:hAnsiTheme="minorHAnsi"/>
          <w:sz w:val="22"/>
          <w:szCs w:val="22"/>
        </w:rPr>
        <w:t>vsi tisti podatki, ki vplivajo na razvrstitev ponudbe v okviru drugih meril.</w:t>
      </w:r>
    </w:p>
    <w:p w14:paraId="5EC2D94B" w14:textId="77777777" w:rsidR="00983B67" w:rsidRPr="00B9406C" w:rsidRDefault="00983B67" w:rsidP="00983B67">
      <w:pPr>
        <w:spacing w:after="120"/>
        <w:jc w:val="both"/>
        <w:rPr>
          <w:rFonts w:asciiTheme="minorHAnsi" w:hAnsiTheme="minorHAnsi"/>
          <w:color w:val="000000" w:themeColor="text1"/>
          <w:sz w:val="22"/>
          <w:szCs w:val="22"/>
        </w:rPr>
      </w:pPr>
      <w:r w:rsidRPr="00B9406C">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B9406C">
        <w:rPr>
          <w:rStyle w:val="Sprotnaopomba-sklic"/>
          <w:rFonts w:asciiTheme="minorHAnsi" w:hAnsiTheme="minorHAnsi"/>
          <w:color w:val="000000" w:themeColor="text1"/>
          <w:sz w:val="22"/>
          <w:szCs w:val="22"/>
        </w:rPr>
        <w:footnoteReference w:id="5"/>
      </w:r>
    </w:p>
    <w:p w14:paraId="7416F094" w14:textId="77777777" w:rsidR="00983B67" w:rsidRPr="00B9406C" w:rsidRDefault="00983B67" w:rsidP="00983B67">
      <w:pPr>
        <w:spacing w:after="120"/>
        <w:jc w:val="both"/>
        <w:rPr>
          <w:rFonts w:asciiTheme="minorHAnsi" w:hAnsiTheme="minorHAnsi"/>
          <w:color w:val="000000" w:themeColor="text1"/>
          <w:sz w:val="22"/>
          <w:szCs w:val="22"/>
          <w:u w:val="single"/>
        </w:rPr>
      </w:pPr>
      <w:r w:rsidRPr="00B9406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bookmarkEnd w:id="13"/>
    <w:p w14:paraId="3527F369" w14:textId="708944A9" w:rsidR="00966B77" w:rsidRDefault="00966B77" w:rsidP="00227E20">
      <w:pPr>
        <w:jc w:val="both"/>
        <w:rPr>
          <w:rFonts w:asciiTheme="minorHAnsi" w:hAnsiTheme="minorHAnsi"/>
          <w:color w:val="000000" w:themeColor="text1"/>
          <w:sz w:val="22"/>
          <w:szCs w:val="22"/>
        </w:rPr>
      </w:pPr>
    </w:p>
    <w:p w14:paraId="70426316" w14:textId="77777777" w:rsidR="00F676F3" w:rsidRPr="00A25DF7" w:rsidRDefault="00F676F3" w:rsidP="00F676F3">
      <w:pPr>
        <w:spacing w:after="120"/>
        <w:rPr>
          <w:rFonts w:ascii="Calibri" w:hAnsi="Calibri" w:cs="Calibri"/>
          <w:sz w:val="22"/>
          <w:szCs w:val="22"/>
        </w:rPr>
      </w:pPr>
      <w:r w:rsidRPr="00A25DF7">
        <w:rPr>
          <w:rFonts w:ascii="Calibri" w:hAnsi="Calibri" w:cs="Calibri"/>
          <w:sz w:val="22"/>
          <w:szCs w:val="22"/>
        </w:rPr>
        <w:t>Priloge:</w:t>
      </w:r>
    </w:p>
    <w:p w14:paraId="3DE02C0B" w14:textId="77777777" w:rsidR="00F676F3" w:rsidRDefault="00F676F3" w:rsidP="00F676F3">
      <w:pPr>
        <w:pStyle w:val="Odstavekseznama"/>
        <w:numPr>
          <w:ilvl w:val="0"/>
          <w:numId w:val="1"/>
        </w:numPr>
        <w:spacing w:after="120"/>
        <w:rPr>
          <w:rFonts w:ascii="Calibri" w:hAnsi="Calibri" w:cs="Calibri"/>
          <w:sz w:val="22"/>
          <w:szCs w:val="22"/>
        </w:rPr>
      </w:pPr>
      <w:r w:rsidRPr="00A25DF7">
        <w:rPr>
          <w:rFonts w:ascii="Calibri" w:hAnsi="Calibri" w:cs="Calibri"/>
          <w:sz w:val="22"/>
          <w:szCs w:val="22"/>
        </w:rPr>
        <w:t>ostali navedeni dokumenti razpisne dokumentacije</w:t>
      </w:r>
    </w:p>
    <w:p w14:paraId="3B82FA92" w14:textId="77777777" w:rsidR="00981FAD" w:rsidRDefault="00981FAD" w:rsidP="00981FAD">
      <w:pPr>
        <w:ind w:left="5760"/>
        <w:jc w:val="both"/>
        <w:rPr>
          <w:rFonts w:ascii="Calibri" w:hAnsi="Calibri" w:cs="Calibri"/>
          <w:color w:val="000000" w:themeColor="text1"/>
          <w:sz w:val="22"/>
          <w:szCs w:val="22"/>
        </w:rPr>
      </w:pPr>
    </w:p>
    <w:p w14:paraId="2AD380BE" w14:textId="77777777" w:rsidR="00981FAD" w:rsidRPr="00164C71" w:rsidRDefault="00981FAD" w:rsidP="00981FAD">
      <w:pPr>
        <w:ind w:left="5760"/>
        <w:jc w:val="both"/>
        <w:rPr>
          <w:rFonts w:ascii="Calibri" w:hAnsi="Calibri" w:cs="Calibri"/>
          <w:color w:val="000000" w:themeColor="text1"/>
          <w:sz w:val="22"/>
          <w:szCs w:val="22"/>
        </w:rPr>
      </w:pPr>
      <w:r w:rsidRPr="00164C71">
        <w:rPr>
          <w:rFonts w:ascii="Calibri" w:hAnsi="Calibri" w:cs="Calibri"/>
          <w:color w:val="000000" w:themeColor="text1"/>
          <w:sz w:val="22"/>
          <w:szCs w:val="22"/>
        </w:rPr>
        <w:t>Generalna direktorica</w:t>
      </w:r>
    </w:p>
    <w:p w14:paraId="0EFEBA5D" w14:textId="77777777" w:rsidR="00981FAD" w:rsidRPr="00164C71" w:rsidRDefault="00981FAD" w:rsidP="00981FAD">
      <w:pPr>
        <w:rPr>
          <w:rFonts w:ascii="Calibri" w:hAnsi="Calibri" w:cs="Calibri"/>
          <w:color w:val="000000" w:themeColor="text1"/>
          <w:sz w:val="22"/>
          <w:szCs w:val="22"/>
        </w:rPr>
      </w:pPr>
      <w:r w:rsidRPr="00164C71">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t xml:space="preserve">     </w:t>
      </w:r>
      <w:r w:rsidRPr="00164C71">
        <w:rPr>
          <w:rFonts w:ascii="Calibri" w:hAnsi="Calibri" w:cs="Calibri"/>
          <w:color w:val="000000" w:themeColor="text1"/>
          <w:sz w:val="17"/>
          <w:szCs w:val="17"/>
        </w:rPr>
        <w:t>(žig)</w:t>
      </w:r>
      <w:r w:rsidRPr="00164C71">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ab/>
        <w:t xml:space="preserve">      </w:t>
      </w:r>
      <w:r w:rsidRPr="00164C71">
        <w:rPr>
          <w:rFonts w:ascii="Calibri" w:hAnsi="Calibri" w:cs="Calibri"/>
          <w:color w:val="000000" w:themeColor="text1"/>
          <w:sz w:val="22"/>
          <w:szCs w:val="22"/>
        </w:rPr>
        <w:tab/>
        <w:t xml:space="preserve"> …………………………………….</w:t>
      </w:r>
    </w:p>
    <w:p w14:paraId="5D40443F" w14:textId="77777777" w:rsidR="00981FAD" w:rsidRPr="006A572D" w:rsidRDefault="00981FAD" w:rsidP="00981FAD">
      <w:pPr>
        <w:rPr>
          <w:rFonts w:ascii="Calibri" w:hAnsi="Calibri" w:cs="Calibri"/>
          <w:color w:val="000000" w:themeColor="text1"/>
          <w:sz w:val="22"/>
          <w:szCs w:val="22"/>
        </w:rPr>
      </w:pP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t xml:space="preserve"> Doc.dr. Tatjana Mlakar</w:t>
      </w:r>
    </w:p>
    <w:p w14:paraId="1E246DED" w14:textId="3E1F0DD9" w:rsidR="006B2E69" w:rsidRPr="00A136E8" w:rsidRDefault="006B2E69" w:rsidP="001B233A">
      <w:pPr>
        <w:rPr>
          <w:rFonts w:asciiTheme="minorHAnsi" w:hAnsiTheme="minorHAnsi"/>
          <w:sz w:val="22"/>
          <w:szCs w:val="22"/>
        </w:rPr>
      </w:pPr>
    </w:p>
    <w:sectPr w:rsidR="006B2E69" w:rsidRPr="00A136E8" w:rsidSect="007C5C87">
      <w:headerReference w:type="default" r:id="rId13"/>
      <w:footerReference w:type="default" r:id="rId14"/>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5E16" w14:textId="77777777" w:rsidR="00CD6844" w:rsidRDefault="00CD6844">
      <w:r>
        <w:separator/>
      </w:r>
    </w:p>
  </w:endnote>
  <w:endnote w:type="continuationSeparator" w:id="0">
    <w:p w14:paraId="445DE865" w14:textId="77777777" w:rsidR="00CD6844" w:rsidRDefault="00CD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F3E3" w14:textId="77777777" w:rsidR="00CD6844" w:rsidRDefault="00CD6844">
      <w:r>
        <w:separator/>
      </w:r>
    </w:p>
  </w:footnote>
  <w:footnote w:type="continuationSeparator" w:id="0">
    <w:p w14:paraId="18134F51" w14:textId="77777777" w:rsidR="00CD6844" w:rsidRDefault="00CD6844">
      <w:r>
        <w:continuationSeparator/>
      </w:r>
    </w:p>
  </w:footnote>
  <w:footnote w:id="1">
    <w:p w14:paraId="7B3B2985" w14:textId="77777777" w:rsidR="00A42FBC" w:rsidRPr="006524C8" w:rsidRDefault="00A42FBC" w:rsidP="00A42FBC">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2DBC53" w14:textId="77777777" w:rsidR="001021F3" w:rsidRPr="00CE738F" w:rsidRDefault="001021F3" w:rsidP="001021F3">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18621AE" w14:textId="77777777" w:rsidR="00387D1E" w:rsidRPr="003F30B1" w:rsidRDefault="00387D1E" w:rsidP="00387D1E">
      <w:pPr>
        <w:pStyle w:val="Sprotnaopomba-besedilo"/>
        <w:jc w:val="both"/>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w:t>
      </w:r>
      <w:bookmarkStart w:id="10" w:name="_Hlk90458073"/>
      <w:r w:rsidRPr="003F30B1">
        <w:rPr>
          <w:rFonts w:asciiTheme="minorHAnsi" w:hAnsiTheme="minorHAnsi" w:cstheme="minorHAnsi"/>
          <w:sz w:val="18"/>
          <w:szCs w:val="18"/>
        </w:rPr>
        <w:t xml:space="preserve">Zakon o integriteti in preprečevanju korupcije </w:t>
      </w:r>
      <w:bookmarkEnd w:id="10"/>
      <w:r w:rsidRPr="003F30B1">
        <w:rPr>
          <w:rFonts w:asciiTheme="minorHAnsi" w:hAnsiTheme="minorHAnsi" w:cstheme="minorHAnsi"/>
          <w:sz w:val="18"/>
          <w:szCs w:val="18"/>
        </w:rPr>
        <w:t>(Uradni list RS, št. 69/11 - uradno prečiščeno besedilo</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4">
    <w:p w14:paraId="5E509DB8" w14:textId="77777777" w:rsidR="004F184F" w:rsidRPr="00CB56A3" w:rsidRDefault="004F184F" w:rsidP="004F184F">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5">
    <w:p w14:paraId="2F1851E8" w14:textId="77777777" w:rsidR="00983B67" w:rsidRPr="00475811" w:rsidRDefault="00983B67" w:rsidP="00983B67">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06257750"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A5F0C">
      <w:rPr>
        <w:i/>
        <w:sz w:val="16"/>
        <w:szCs w:val="16"/>
      </w:rPr>
      <w:t>S</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8C0AF2"/>
    <w:multiLevelType w:val="hybridMultilevel"/>
    <w:tmpl w:val="A0B26D2E"/>
    <w:lvl w:ilvl="0" w:tplc="FCBE8A92">
      <w:start w:val="4"/>
      <w:numFmt w:val="decimal"/>
      <w:lvlText w:val="%1."/>
      <w:lvlJc w:val="left"/>
      <w:pPr>
        <w:ind w:left="426" w:hanging="360"/>
      </w:pPr>
      <w:rPr>
        <w:rFonts w:hint="default"/>
        <w:b/>
        <w:i/>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B6382F"/>
    <w:multiLevelType w:val="hybridMultilevel"/>
    <w:tmpl w:val="A01A7E5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3511A9"/>
    <w:multiLevelType w:val="hybridMultilevel"/>
    <w:tmpl w:val="7F7054D8"/>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5E3978"/>
    <w:multiLevelType w:val="hybridMultilevel"/>
    <w:tmpl w:val="BD84FD6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A522B"/>
    <w:multiLevelType w:val="multilevel"/>
    <w:tmpl w:val="ECD09720"/>
    <w:lvl w:ilvl="0">
      <w:start w:val="1"/>
      <w:numFmt w:val="decimal"/>
      <w:lvlText w:val="%1."/>
      <w:lvlJc w:val="left"/>
      <w:pPr>
        <w:ind w:left="426" w:hanging="360"/>
      </w:pPr>
      <w:rPr>
        <w:rFonts w:hint="default"/>
        <w:b/>
        <w:bCs/>
        <w:i/>
        <w:iCs/>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2226" w:hanging="1080"/>
      </w:pPr>
      <w:rPr>
        <w:rFonts w:hint="default"/>
      </w:rPr>
    </w:lvl>
    <w:lvl w:ilvl="4">
      <w:start w:val="1"/>
      <w:numFmt w:val="decimal"/>
      <w:isLgl/>
      <w:lvlText w:val="%1.%2.%3.%4.%5."/>
      <w:lvlJc w:val="left"/>
      <w:pPr>
        <w:ind w:left="2586" w:hanging="1080"/>
      </w:pPr>
      <w:rPr>
        <w:rFonts w:hint="default"/>
      </w:rPr>
    </w:lvl>
    <w:lvl w:ilvl="5">
      <w:start w:val="1"/>
      <w:numFmt w:val="decimal"/>
      <w:isLgl/>
      <w:lvlText w:val="%1.%2.%3.%4.%5.%6."/>
      <w:lvlJc w:val="left"/>
      <w:pPr>
        <w:ind w:left="3306" w:hanging="144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4386" w:hanging="1800"/>
      </w:pPr>
      <w:rPr>
        <w:rFonts w:hint="default"/>
      </w:rPr>
    </w:lvl>
    <w:lvl w:ilvl="8">
      <w:start w:val="1"/>
      <w:numFmt w:val="decimal"/>
      <w:isLgl/>
      <w:lvlText w:val="%1.%2.%3.%4.%5.%6.%7.%8.%9."/>
      <w:lvlJc w:val="left"/>
      <w:pPr>
        <w:ind w:left="4746" w:hanging="1800"/>
      </w:pPr>
      <w:rPr>
        <w:rFonts w:hint="default"/>
      </w:rPr>
    </w:lvl>
  </w:abstractNum>
  <w:abstractNum w:abstractNumId="10" w15:restartNumberingAfterBreak="0">
    <w:nsid w:val="184D028B"/>
    <w:multiLevelType w:val="hybridMultilevel"/>
    <w:tmpl w:val="563220EA"/>
    <w:lvl w:ilvl="0" w:tplc="7EDAF942">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F3F82"/>
    <w:multiLevelType w:val="hybridMultilevel"/>
    <w:tmpl w:val="1B6EA27C"/>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A0325"/>
    <w:multiLevelType w:val="hybridMultilevel"/>
    <w:tmpl w:val="01709E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7E2E6C"/>
    <w:multiLevelType w:val="hybridMultilevel"/>
    <w:tmpl w:val="BA106D40"/>
    <w:lvl w:ilvl="0" w:tplc="0424000F">
      <w:start w:val="1"/>
      <w:numFmt w:val="decimal"/>
      <w:lvlText w:val="%1."/>
      <w:lvlJc w:val="left"/>
      <w:pPr>
        <w:ind w:left="360" w:hanging="360"/>
      </w:pPr>
      <w:rPr>
        <w:rFonts w:hint="default"/>
      </w:rPr>
    </w:lvl>
    <w:lvl w:ilvl="1" w:tplc="04240017">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4E64986"/>
    <w:multiLevelType w:val="hybridMultilevel"/>
    <w:tmpl w:val="22243962"/>
    <w:lvl w:ilvl="0" w:tplc="CF36E99E">
      <w:start w:val="1"/>
      <w:numFmt w:val="decimal"/>
      <w:lvlText w:val="%1."/>
      <w:lvlJc w:val="left"/>
      <w:pPr>
        <w:ind w:left="720" w:hanging="360"/>
      </w:pPr>
      <w:rPr>
        <w:b w:val="0"/>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186B9F"/>
    <w:multiLevelType w:val="hybridMultilevel"/>
    <w:tmpl w:val="ACB662DC"/>
    <w:lvl w:ilvl="0" w:tplc="90F0E124">
      <w:start w:val="1"/>
      <w:numFmt w:val="decimalZero"/>
      <w:lvlText w:val="(%1)"/>
      <w:lvlJc w:val="left"/>
      <w:pPr>
        <w:ind w:left="290" w:hanging="360"/>
      </w:pPr>
      <w:rPr>
        <w:rFonts w:hint="default"/>
      </w:rPr>
    </w:lvl>
    <w:lvl w:ilvl="1" w:tplc="04240019" w:tentative="1">
      <w:start w:val="1"/>
      <w:numFmt w:val="lowerLetter"/>
      <w:lvlText w:val="%2."/>
      <w:lvlJc w:val="left"/>
      <w:pPr>
        <w:ind w:left="1010" w:hanging="360"/>
      </w:pPr>
    </w:lvl>
    <w:lvl w:ilvl="2" w:tplc="0424001B" w:tentative="1">
      <w:start w:val="1"/>
      <w:numFmt w:val="lowerRoman"/>
      <w:lvlText w:val="%3."/>
      <w:lvlJc w:val="right"/>
      <w:pPr>
        <w:ind w:left="1730" w:hanging="180"/>
      </w:pPr>
    </w:lvl>
    <w:lvl w:ilvl="3" w:tplc="0424000F" w:tentative="1">
      <w:start w:val="1"/>
      <w:numFmt w:val="decimal"/>
      <w:lvlText w:val="%4."/>
      <w:lvlJc w:val="left"/>
      <w:pPr>
        <w:ind w:left="2450" w:hanging="360"/>
      </w:pPr>
    </w:lvl>
    <w:lvl w:ilvl="4" w:tplc="04240019" w:tentative="1">
      <w:start w:val="1"/>
      <w:numFmt w:val="lowerLetter"/>
      <w:lvlText w:val="%5."/>
      <w:lvlJc w:val="left"/>
      <w:pPr>
        <w:ind w:left="3170" w:hanging="360"/>
      </w:pPr>
    </w:lvl>
    <w:lvl w:ilvl="5" w:tplc="0424001B" w:tentative="1">
      <w:start w:val="1"/>
      <w:numFmt w:val="lowerRoman"/>
      <w:lvlText w:val="%6."/>
      <w:lvlJc w:val="right"/>
      <w:pPr>
        <w:ind w:left="3890" w:hanging="180"/>
      </w:pPr>
    </w:lvl>
    <w:lvl w:ilvl="6" w:tplc="0424000F" w:tentative="1">
      <w:start w:val="1"/>
      <w:numFmt w:val="decimal"/>
      <w:lvlText w:val="%7."/>
      <w:lvlJc w:val="left"/>
      <w:pPr>
        <w:ind w:left="4610" w:hanging="360"/>
      </w:pPr>
    </w:lvl>
    <w:lvl w:ilvl="7" w:tplc="04240019" w:tentative="1">
      <w:start w:val="1"/>
      <w:numFmt w:val="lowerLetter"/>
      <w:lvlText w:val="%8."/>
      <w:lvlJc w:val="left"/>
      <w:pPr>
        <w:ind w:left="5330" w:hanging="360"/>
      </w:pPr>
    </w:lvl>
    <w:lvl w:ilvl="8" w:tplc="0424001B" w:tentative="1">
      <w:start w:val="1"/>
      <w:numFmt w:val="lowerRoman"/>
      <w:lvlText w:val="%9."/>
      <w:lvlJc w:val="right"/>
      <w:pPr>
        <w:ind w:left="6050" w:hanging="180"/>
      </w:pPr>
    </w:lvl>
  </w:abstractNum>
  <w:abstractNum w:abstractNumId="17" w15:restartNumberingAfterBreak="0">
    <w:nsid w:val="2A604FE3"/>
    <w:multiLevelType w:val="hybridMultilevel"/>
    <w:tmpl w:val="AF26BF9E"/>
    <w:lvl w:ilvl="0" w:tplc="0424000F">
      <w:start w:val="1"/>
      <w:numFmt w:val="decimal"/>
      <w:lvlText w:val="%1."/>
      <w:lvlJc w:val="left"/>
      <w:pPr>
        <w:ind w:left="-1268" w:hanging="360"/>
      </w:pPr>
      <w:rPr>
        <w:rFonts w:hint="default"/>
      </w:rPr>
    </w:lvl>
    <w:lvl w:ilvl="1" w:tplc="04240019">
      <w:start w:val="1"/>
      <w:numFmt w:val="lowerLetter"/>
      <w:lvlText w:val="%2."/>
      <w:lvlJc w:val="left"/>
      <w:pPr>
        <w:ind w:left="-548" w:hanging="360"/>
      </w:pPr>
    </w:lvl>
    <w:lvl w:ilvl="2" w:tplc="0424001B" w:tentative="1">
      <w:start w:val="1"/>
      <w:numFmt w:val="lowerRoman"/>
      <w:lvlText w:val="%3."/>
      <w:lvlJc w:val="right"/>
      <w:pPr>
        <w:ind w:left="172" w:hanging="180"/>
      </w:pPr>
    </w:lvl>
    <w:lvl w:ilvl="3" w:tplc="0424000F" w:tentative="1">
      <w:start w:val="1"/>
      <w:numFmt w:val="decimal"/>
      <w:lvlText w:val="%4."/>
      <w:lvlJc w:val="left"/>
      <w:pPr>
        <w:ind w:left="892" w:hanging="360"/>
      </w:pPr>
    </w:lvl>
    <w:lvl w:ilvl="4" w:tplc="04240019" w:tentative="1">
      <w:start w:val="1"/>
      <w:numFmt w:val="lowerLetter"/>
      <w:lvlText w:val="%5."/>
      <w:lvlJc w:val="left"/>
      <w:pPr>
        <w:ind w:left="1612" w:hanging="360"/>
      </w:pPr>
    </w:lvl>
    <w:lvl w:ilvl="5" w:tplc="0424001B" w:tentative="1">
      <w:start w:val="1"/>
      <w:numFmt w:val="lowerRoman"/>
      <w:lvlText w:val="%6."/>
      <w:lvlJc w:val="right"/>
      <w:pPr>
        <w:ind w:left="2332" w:hanging="180"/>
      </w:pPr>
    </w:lvl>
    <w:lvl w:ilvl="6" w:tplc="0424000F" w:tentative="1">
      <w:start w:val="1"/>
      <w:numFmt w:val="decimal"/>
      <w:lvlText w:val="%7."/>
      <w:lvlJc w:val="left"/>
      <w:pPr>
        <w:ind w:left="3052" w:hanging="360"/>
      </w:pPr>
    </w:lvl>
    <w:lvl w:ilvl="7" w:tplc="04240019" w:tentative="1">
      <w:start w:val="1"/>
      <w:numFmt w:val="lowerLetter"/>
      <w:lvlText w:val="%8."/>
      <w:lvlJc w:val="left"/>
      <w:pPr>
        <w:ind w:left="3772" w:hanging="360"/>
      </w:pPr>
    </w:lvl>
    <w:lvl w:ilvl="8" w:tplc="0424001B" w:tentative="1">
      <w:start w:val="1"/>
      <w:numFmt w:val="lowerRoman"/>
      <w:lvlText w:val="%9."/>
      <w:lvlJc w:val="right"/>
      <w:pPr>
        <w:ind w:left="4492" w:hanging="180"/>
      </w:pPr>
    </w:lvl>
  </w:abstractNum>
  <w:abstractNum w:abstractNumId="18" w15:restartNumberingAfterBreak="0">
    <w:nsid w:val="2A6F1876"/>
    <w:multiLevelType w:val="hybridMultilevel"/>
    <w:tmpl w:val="746CE714"/>
    <w:lvl w:ilvl="0" w:tplc="63ECB2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B35434"/>
    <w:multiLevelType w:val="hybridMultilevel"/>
    <w:tmpl w:val="9AD8B94C"/>
    <w:lvl w:ilvl="0" w:tplc="C8F62B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9479BA"/>
    <w:multiLevelType w:val="hybridMultilevel"/>
    <w:tmpl w:val="3DF09CCA"/>
    <w:lvl w:ilvl="0" w:tplc="BE0E9FF6">
      <w:start w:val="1"/>
      <w:numFmt w:val="lowerLetter"/>
      <w:lvlText w:val="%1)"/>
      <w:lvlJc w:val="left"/>
      <w:pPr>
        <w:ind w:left="1440" w:hanging="360"/>
      </w:pPr>
      <w:rPr>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DE7009"/>
    <w:multiLevelType w:val="hybridMultilevel"/>
    <w:tmpl w:val="3BCEC58E"/>
    <w:lvl w:ilvl="0" w:tplc="04240011">
      <w:start w:val="1"/>
      <w:numFmt w:val="decimal"/>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117A5A"/>
    <w:multiLevelType w:val="multilevel"/>
    <w:tmpl w:val="46967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24" w15:restartNumberingAfterBreak="0">
    <w:nsid w:val="41BE5EE4"/>
    <w:multiLevelType w:val="hybridMultilevel"/>
    <w:tmpl w:val="3D38EA4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630847"/>
    <w:multiLevelType w:val="hybridMultilevel"/>
    <w:tmpl w:val="7C765B10"/>
    <w:lvl w:ilvl="0" w:tplc="3CDC279A">
      <w:start w:val="1"/>
      <w:numFmt w:val="lowerLetter"/>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A02E7A"/>
    <w:multiLevelType w:val="hybridMultilevel"/>
    <w:tmpl w:val="C7348AA2"/>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A9D3AB2"/>
    <w:multiLevelType w:val="hybridMultilevel"/>
    <w:tmpl w:val="EDDA88F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4BBF2E81"/>
    <w:multiLevelType w:val="hybridMultilevel"/>
    <w:tmpl w:val="CA3E374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280CAE"/>
    <w:multiLevelType w:val="hybridMultilevel"/>
    <w:tmpl w:val="4E0EED7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2760EC"/>
    <w:multiLevelType w:val="hybridMultilevel"/>
    <w:tmpl w:val="0E42511C"/>
    <w:lvl w:ilvl="0" w:tplc="FAA4FBEE">
      <w:start w:val="9"/>
      <w:numFmt w:val="bullet"/>
      <w:lvlText w:val="-"/>
      <w:lvlJc w:val="left"/>
      <w:pPr>
        <w:ind w:left="1069" w:hanging="360"/>
      </w:pPr>
      <w:rPr>
        <w:rFonts w:ascii="Arial" w:eastAsiaTheme="minorHAnsi" w:hAnsi="Arial" w:cs="Arial"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52FC58C1"/>
    <w:multiLevelType w:val="hybridMultilevel"/>
    <w:tmpl w:val="DBF8370C"/>
    <w:lvl w:ilvl="0" w:tplc="FE6C0E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7DB4683"/>
    <w:multiLevelType w:val="hybridMultilevel"/>
    <w:tmpl w:val="823CA9BA"/>
    <w:lvl w:ilvl="0" w:tplc="EB7EBE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D5EB6"/>
    <w:multiLevelType w:val="hybridMultilevel"/>
    <w:tmpl w:val="1BD4DE96"/>
    <w:lvl w:ilvl="0" w:tplc="70F2799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5A1C317A"/>
    <w:multiLevelType w:val="hybridMultilevel"/>
    <w:tmpl w:val="72D4A0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1E6768"/>
    <w:multiLevelType w:val="hybridMultilevel"/>
    <w:tmpl w:val="C2C0DB6C"/>
    <w:lvl w:ilvl="0" w:tplc="0A14F4D8">
      <w:start w:val="1"/>
      <w:numFmt w:val="upperRoman"/>
      <w:lvlText w:val="%1."/>
      <w:lvlJc w:val="left"/>
      <w:pPr>
        <w:ind w:left="723" w:hanging="72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38" w15:restartNumberingAfterBreak="0">
    <w:nsid w:val="61135C4C"/>
    <w:multiLevelType w:val="hybridMultilevel"/>
    <w:tmpl w:val="E41231B4"/>
    <w:lvl w:ilvl="0" w:tplc="A0AEC26E">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CC1CE6"/>
    <w:multiLevelType w:val="hybridMultilevel"/>
    <w:tmpl w:val="B2EC86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1" w15:restartNumberingAfterBreak="0">
    <w:nsid w:val="64630702"/>
    <w:multiLevelType w:val="hybridMultilevel"/>
    <w:tmpl w:val="ED161FB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4526BB"/>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8E7875"/>
    <w:multiLevelType w:val="hybridMultilevel"/>
    <w:tmpl w:val="208AAE4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BD19A4"/>
    <w:multiLevelType w:val="hybridMultilevel"/>
    <w:tmpl w:val="B8147A6C"/>
    <w:lvl w:ilvl="0" w:tplc="04240013">
      <w:start w:val="1"/>
      <w:numFmt w:val="upperRoman"/>
      <w:lvlText w:val="%1."/>
      <w:lvlJc w:val="right"/>
      <w:pPr>
        <w:ind w:left="723" w:hanging="720"/>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6" w15:restartNumberingAfterBreak="0">
    <w:nsid w:val="73351B9B"/>
    <w:multiLevelType w:val="hybridMultilevel"/>
    <w:tmpl w:val="96D63522"/>
    <w:lvl w:ilvl="0" w:tplc="04240013">
      <w:start w:val="1"/>
      <w:numFmt w:val="upperRoman"/>
      <w:lvlText w:val="%1."/>
      <w:lvlJc w:val="right"/>
      <w:pPr>
        <w:ind w:left="723" w:hanging="720"/>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7" w15:restartNumberingAfterBreak="0">
    <w:nsid w:val="7C2E4B3E"/>
    <w:multiLevelType w:val="multilevel"/>
    <w:tmpl w:val="000E7B9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8" w15:restartNumberingAfterBreak="0">
    <w:nsid w:val="7FCB6541"/>
    <w:multiLevelType w:val="hybridMultilevel"/>
    <w:tmpl w:val="95DA3EAA"/>
    <w:lvl w:ilvl="0" w:tplc="07D278CE">
      <w:start w:val="1"/>
      <w:numFmt w:val="decimal"/>
      <w:lvlText w:val="%1."/>
      <w:lvlJc w:val="left"/>
      <w:pPr>
        <w:tabs>
          <w:tab w:val="num" w:pos="644"/>
        </w:tabs>
        <w:ind w:left="644" w:hanging="360"/>
      </w:pPr>
      <w:rPr>
        <w:rFonts w:hint="default"/>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012757984">
    <w:abstractNumId w:val="8"/>
  </w:num>
  <w:num w:numId="2" w16cid:durableId="608394904">
    <w:abstractNumId w:val="48"/>
  </w:num>
  <w:num w:numId="3" w16cid:durableId="1130897948">
    <w:abstractNumId w:val="17"/>
  </w:num>
  <w:num w:numId="4" w16cid:durableId="1333996441">
    <w:abstractNumId w:val="26"/>
  </w:num>
  <w:num w:numId="5" w16cid:durableId="1942105870">
    <w:abstractNumId w:val="42"/>
  </w:num>
  <w:num w:numId="6" w16cid:durableId="2003853864">
    <w:abstractNumId w:val="21"/>
  </w:num>
  <w:num w:numId="7" w16cid:durableId="1339967673">
    <w:abstractNumId w:val="5"/>
  </w:num>
  <w:num w:numId="8" w16cid:durableId="12074208">
    <w:abstractNumId w:val="34"/>
  </w:num>
  <w:num w:numId="9" w16cid:durableId="1722170315">
    <w:abstractNumId w:val="39"/>
  </w:num>
  <w:num w:numId="10" w16cid:durableId="2117015941">
    <w:abstractNumId w:val="41"/>
  </w:num>
  <w:num w:numId="11" w16cid:durableId="1954893967">
    <w:abstractNumId w:val="33"/>
  </w:num>
  <w:num w:numId="12" w16cid:durableId="1748572311">
    <w:abstractNumId w:val="2"/>
  </w:num>
  <w:num w:numId="13" w16cid:durableId="703754920">
    <w:abstractNumId w:val="31"/>
  </w:num>
  <w:num w:numId="14" w16cid:durableId="731998372">
    <w:abstractNumId w:val="20"/>
  </w:num>
  <w:num w:numId="15" w16cid:durableId="1650406690">
    <w:abstractNumId w:val="13"/>
  </w:num>
  <w:num w:numId="16" w16cid:durableId="332878817">
    <w:abstractNumId w:val="25"/>
  </w:num>
  <w:num w:numId="17" w16cid:durableId="852765143">
    <w:abstractNumId w:val="10"/>
  </w:num>
  <w:num w:numId="18" w16cid:durableId="1170560120">
    <w:abstractNumId w:val="38"/>
  </w:num>
  <w:num w:numId="19" w16cid:durableId="937635651">
    <w:abstractNumId w:val="12"/>
  </w:num>
  <w:num w:numId="20" w16cid:durableId="1250121220">
    <w:abstractNumId w:val="11"/>
  </w:num>
  <w:num w:numId="21" w16cid:durableId="1286158268">
    <w:abstractNumId w:val="9"/>
  </w:num>
  <w:num w:numId="22" w16cid:durableId="1459109485">
    <w:abstractNumId w:val="4"/>
  </w:num>
  <w:num w:numId="23" w16cid:durableId="1894733829">
    <w:abstractNumId w:val="43"/>
  </w:num>
  <w:num w:numId="24" w16cid:durableId="1527869985">
    <w:abstractNumId w:val="1"/>
  </w:num>
  <w:num w:numId="25" w16cid:durableId="222721394">
    <w:abstractNumId w:val="23"/>
  </w:num>
  <w:num w:numId="26" w16cid:durableId="1809206609">
    <w:abstractNumId w:val="15"/>
  </w:num>
  <w:num w:numId="27" w16cid:durableId="961693032">
    <w:abstractNumId w:val="14"/>
  </w:num>
  <w:num w:numId="28" w16cid:durableId="52702865">
    <w:abstractNumId w:val="36"/>
  </w:num>
  <w:num w:numId="29" w16cid:durableId="1471288973">
    <w:abstractNumId w:val="28"/>
  </w:num>
  <w:num w:numId="30" w16cid:durableId="1304503697">
    <w:abstractNumId w:val="27"/>
  </w:num>
  <w:num w:numId="31" w16cid:durableId="2017146232">
    <w:abstractNumId w:val="6"/>
  </w:num>
  <w:num w:numId="32" w16cid:durableId="1276594424">
    <w:abstractNumId w:val="18"/>
  </w:num>
  <w:num w:numId="33" w16cid:durableId="2074545908">
    <w:abstractNumId w:val="40"/>
  </w:num>
  <w:num w:numId="34" w16cid:durableId="2003316143">
    <w:abstractNumId w:val="32"/>
  </w:num>
  <w:num w:numId="35" w16cid:durableId="898252557">
    <w:abstractNumId w:val="19"/>
  </w:num>
  <w:num w:numId="36" w16cid:durableId="600063839">
    <w:abstractNumId w:val="35"/>
  </w:num>
  <w:num w:numId="37" w16cid:durableId="351224347">
    <w:abstractNumId w:val="30"/>
  </w:num>
  <w:num w:numId="38" w16cid:durableId="1630431758">
    <w:abstractNumId w:val="7"/>
  </w:num>
  <w:num w:numId="39" w16cid:durableId="1013999415">
    <w:abstractNumId w:val="47"/>
  </w:num>
  <w:num w:numId="40" w16cid:durableId="508371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860819">
    <w:abstractNumId w:val="24"/>
  </w:num>
  <w:num w:numId="42" w16cid:durableId="590042484">
    <w:abstractNumId w:val="37"/>
  </w:num>
  <w:num w:numId="43" w16cid:durableId="775558809">
    <w:abstractNumId w:val="22"/>
  </w:num>
  <w:num w:numId="44" w16cid:durableId="429740688">
    <w:abstractNumId w:val="3"/>
  </w:num>
  <w:num w:numId="45" w16cid:durableId="863861028">
    <w:abstractNumId w:val="29"/>
  </w:num>
  <w:num w:numId="46" w16cid:durableId="1474831587">
    <w:abstractNumId w:val="45"/>
  </w:num>
  <w:num w:numId="47" w16cid:durableId="1165314484">
    <w:abstractNumId w:val="46"/>
  </w:num>
  <w:num w:numId="48" w16cid:durableId="1105228997">
    <w:abstractNumId w:val="0"/>
  </w:num>
  <w:num w:numId="49" w16cid:durableId="1757046731">
    <w:abstractNumId w:val="16"/>
  </w:num>
  <w:num w:numId="50" w16cid:durableId="1997759625">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1F6"/>
    <w:rsid w:val="0000127F"/>
    <w:rsid w:val="00002F69"/>
    <w:rsid w:val="0000396B"/>
    <w:rsid w:val="00003BA7"/>
    <w:rsid w:val="000042DE"/>
    <w:rsid w:val="00004830"/>
    <w:rsid w:val="00004DEB"/>
    <w:rsid w:val="000050E2"/>
    <w:rsid w:val="00006863"/>
    <w:rsid w:val="00006B04"/>
    <w:rsid w:val="00007FAC"/>
    <w:rsid w:val="00010237"/>
    <w:rsid w:val="0001187D"/>
    <w:rsid w:val="00011DD9"/>
    <w:rsid w:val="00015A2F"/>
    <w:rsid w:val="00015F0E"/>
    <w:rsid w:val="00016820"/>
    <w:rsid w:val="00016859"/>
    <w:rsid w:val="000211B4"/>
    <w:rsid w:val="00022058"/>
    <w:rsid w:val="0002273C"/>
    <w:rsid w:val="00023F61"/>
    <w:rsid w:val="00024502"/>
    <w:rsid w:val="000250CD"/>
    <w:rsid w:val="0002598B"/>
    <w:rsid w:val="00026408"/>
    <w:rsid w:val="000268CC"/>
    <w:rsid w:val="000268F6"/>
    <w:rsid w:val="00026BE9"/>
    <w:rsid w:val="000300C6"/>
    <w:rsid w:val="00034D9B"/>
    <w:rsid w:val="000354B4"/>
    <w:rsid w:val="00035C67"/>
    <w:rsid w:val="000371A8"/>
    <w:rsid w:val="00040E09"/>
    <w:rsid w:val="00040EF7"/>
    <w:rsid w:val="0004149E"/>
    <w:rsid w:val="00042432"/>
    <w:rsid w:val="000432B8"/>
    <w:rsid w:val="00043688"/>
    <w:rsid w:val="000440CB"/>
    <w:rsid w:val="00050910"/>
    <w:rsid w:val="00051EBC"/>
    <w:rsid w:val="00051F92"/>
    <w:rsid w:val="0005208C"/>
    <w:rsid w:val="00052548"/>
    <w:rsid w:val="00052DD1"/>
    <w:rsid w:val="0005325E"/>
    <w:rsid w:val="000534D7"/>
    <w:rsid w:val="00055B83"/>
    <w:rsid w:val="00055BE1"/>
    <w:rsid w:val="0005612E"/>
    <w:rsid w:val="00060FB4"/>
    <w:rsid w:val="000631FD"/>
    <w:rsid w:val="0006356E"/>
    <w:rsid w:val="00063F9C"/>
    <w:rsid w:val="000645E6"/>
    <w:rsid w:val="00064C65"/>
    <w:rsid w:val="000655A8"/>
    <w:rsid w:val="00066277"/>
    <w:rsid w:val="000662F6"/>
    <w:rsid w:val="00066ACF"/>
    <w:rsid w:val="00066CE5"/>
    <w:rsid w:val="000707C1"/>
    <w:rsid w:val="00070939"/>
    <w:rsid w:val="00071CA5"/>
    <w:rsid w:val="00072A45"/>
    <w:rsid w:val="00073127"/>
    <w:rsid w:val="0007336E"/>
    <w:rsid w:val="000733E2"/>
    <w:rsid w:val="00073E9E"/>
    <w:rsid w:val="00074062"/>
    <w:rsid w:val="00074549"/>
    <w:rsid w:val="0007787A"/>
    <w:rsid w:val="00080B8A"/>
    <w:rsid w:val="00080C54"/>
    <w:rsid w:val="00081C4F"/>
    <w:rsid w:val="0008372C"/>
    <w:rsid w:val="000838ED"/>
    <w:rsid w:val="000840C9"/>
    <w:rsid w:val="00084A5F"/>
    <w:rsid w:val="00085124"/>
    <w:rsid w:val="0008534B"/>
    <w:rsid w:val="0008544B"/>
    <w:rsid w:val="000866D7"/>
    <w:rsid w:val="00086988"/>
    <w:rsid w:val="00090431"/>
    <w:rsid w:val="00091291"/>
    <w:rsid w:val="00093134"/>
    <w:rsid w:val="000932D7"/>
    <w:rsid w:val="00093C67"/>
    <w:rsid w:val="00093ECD"/>
    <w:rsid w:val="00094DA2"/>
    <w:rsid w:val="00095F94"/>
    <w:rsid w:val="000A0405"/>
    <w:rsid w:val="000A053A"/>
    <w:rsid w:val="000A0FB6"/>
    <w:rsid w:val="000A1B93"/>
    <w:rsid w:val="000A2D37"/>
    <w:rsid w:val="000A3F57"/>
    <w:rsid w:val="000A61C8"/>
    <w:rsid w:val="000A6EE0"/>
    <w:rsid w:val="000A72D3"/>
    <w:rsid w:val="000A7F11"/>
    <w:rsid w:val="000B1184"/>
    <w:rsid w:val="000B1B23"/>
    <w:rsid w:val="000B2360"/>
    <w:rsid w:val="000B2DBF"/>
    <w:rsid w:val="000B2F58"/>
    <w:rsid w:val="000B3EF3"/>
    <w:rsid w:val="000B463F"/>
    <w:rsid w:val="000B4942"/>
    <w:rsid w:val="000B4D53"/>
    <w:rsid w:val="000B74C7"/>
    <w:rsid w:val="000B78AF"/>
    <w:rsid w:val="000C1B8A"/>
    <w:rsid w:val="000C1BEA"/>
    <w:rsid w:val="000C2F18"/>
    <w:rsid w:val="000C34E1"/>
    <w:rsid w:val="000C3CEF"/>
    <w:rsid w:val="000C6336"/>
    <w:rsid w:val="000C7E55"/>
    <w:rsid w:val="000D0352"/>
    <w:rsid w:val="000D03C7"/>
    <w:rsid w:val="000D0817"/>
    <w:rsid w:val="000D2BFD"/>
    <w:rsid w:val="000D446E"/>
    <w:rsid w:val="000D63AC"/>
    <w:rsid w:val="000D66FF"/>
    <w:rsid w:val="000D6DB8"/>
    <w:rsid w:val="000D7618"/>
    <w:rsid w:val="000D7FA6"/>
    <w:rsid w:val="000E096F"/>
    <w:rsid w:val="000E108B"/>
    <w:rsid w:val="000E1895"/>
    <w:rsid w:val="000E27F0"/>
    <w:rsid w:val="000E2E18"/>
    <w:rsid w:val="000E41A1"/>
    <w:rsid w:val="000E426C"/>
    <w:rsid w:val="000E46AC"/>
    <w:rsid w:val="000E5708"/>
    <w:rsid w:val="000E5D19"/>
    <w:rsid w:val="000F1C4B"/>
    <w:rsid w:val="000F2C00"/>
    <w:rsid w:val="000F2F09"/>
    <w:rsid w:val="000F32B3"/>
    <w:rsid w:val="000F35DA"/>
    <w:rsid w:val="000F4454"/>
    <w:rsid w:val="000F61BF"/>
    <w:rsid w:val="000F6810"/>
    <w:rsid w:val="000F78A6"/>
    <w:rsid w:val="00100863"/>
    <w:rsid w:val="00100932"/>
    <w:rsid w:val="00100E83"/>
    <w:rsid w:val="00100FEC"/>
    <w:rsid w:val="00101008"/>
    <w:rsid w:val="00101128"/>
    <w:rsid w:val="001021F3"/>
    <w:rsid w:val="00102CBB"/>
    <w:rsid w:val="00105D31"/>
    <w:rsid w:val="00107387"/>
    <w:rsid w:val="00107B67"/>
    <w:rsid w:val="001115AC"/>
    <w:rsid w:val="00111643"/>
    <w:rsid w:val="00111A91"/>
    <w:rsid w:val="00111CA3"/>
    <w:rsid w:val="00112F90"/>
    <w:rsid w:val="0011315C"/>
    <w:rsid w:val="001146AE"/>
    <w:rsid w:val="001157A3"/>
    <w:rsid w:val="001172C0"/>
    <w:rsid w:val="00117792"/>
    <w:rsid w:val="001211A1"/>
    <w:rsid w:val="001219BA"/>
    <w:rsid w:val="00121EBF"/>
    <w:rsid w:val="0012311C"/>
    <w:rsid w:val="001233C2"/>
    <w:rsid w:val="00124002"/>
    <w:rsid w:val="00125861"/>
    <w:rsid w:val="00126C86"/>
    <w:rsid w:val="00127727"/>
    <w:rsid w:val="001301ED"/>
    <w:rsid w:val="001301F5"/>
    <w:rsid w:val="00130233"/>
    <w:rsid w:val="001351F3"/>
    <w:rsid w:val="001370A4"/>
    <w:rsid w:val="001378AE"/>
    <w:rsid w:val="00137DFF"/>
    <w:rsid w:val="001401FF"/>
    <w:rsid w:val="00140683"/>
    <w:rsid w:val="0014089B"/>
    <w:rsid w:val="00142AC6"/>
    <w:rsid w:val="00142B8E"/>
    <w:rsid w:val="00142DE7"/>
    <w:rsid w:val="001434FE"/>
    <w:rsid w:val="001452EF"/>
    <w:rsid w:val="00145809"/>
    <w:rsid w:val="001461D2"/>
    <w:rsid w:val="00146211"/>
    <w:rsid w:val="00146F17"/>
    <w:rsid w:val="00146F3B"/>
    <w:rsid w:val="00147FAD"/>
    <w:rsid w:val="00151F19"/>
    <w:rsid w:val="00152682"/>
    <w:rsid w:val="00152EEC"/>
    <w:rsid w:val="00153559"/>
    <w:rsid w:val="00154CD1"/>
    <w:rsid w:val="00155761"/>
    <w:rsid w:val="00155AB8"/>
    <w:rsid w:val="00155F3C"/>
    <w:rsid w:val="00156E67"/>
    <w:rsid w:val="0015715C"/>
    <w:rsid w:val="00161C7B"/>
    <w:rsid w:val="00163FD0"/>
    <w:rsid w:val="00164BB6"/>
    <w:rsid w:val="001651C2"/>
    <w:rsid w:val="00165D9A"/>
    <w:rsid w:val="0017041B"/>
    <w:rsid w:val="00172010"/>
    <w:rsid w:val="00172610"/>
    <w:rsid w:val="00172C89"/>
    <w:rsid w:val="00174310"/>
    <w:rsid w:val="00174E8C"/>
    <w:rsid w:val="00176E1E"/>
    <w:rsid w:val="001774EE"/>
    <w:rsid w:val="001777C6"/>
    <w:rsid w:val="0018007C"/>
    <w:rsid w:val="00180A60"/>
    <w:rsid w:val="00181BA9"/>
    <w:rsid w:val="001823FD"/>
    <w:rsid w:val="00182AC4"/>
    <w:rsid w:val="001833C5"/>
    <w:rsid w:val="0018415D"/>
    <w:rsid w:val="00184A87"/>
    <w:rsid w:val="00184C02"/>
    <w:rsid w:val="001860C3"/>
    <w:rsid w:val="00186D9E"/>
    <w:rsid w:val="001877DA"/>
    <w:rsid w:val="00187AAC"/>
    <w:rsid w:val="00187C58"/>
    <w:rsid w:val="00190440"/>
    <w:rsid w:val="00193767"/>
    <w:rsid w:val="001948D3"/>
    <w:rsid w:val="00195066"/>
    <w:rsid w:val="00196A51"/>
    <w:rsid w:val="0019717B"/>
    <w:rsid w:val="00197FC5"/>
    <w:rsid w:val="001A0395"/>
    <w:rsid w:val="001A09F5"/>
    <w:rsid w:val="001A12F1"/>
    <w:rsid w:val="001A1396"/>
    <w:rsid w:val="001A1786"/>
    <w:rsid w:val="001A22F6"/>
    <w:rsid w:val="001A318B"/>
    <w:rsid w:val="001A39D9"/>
    <w:rsid w:val="001A3E7B"/>
    <w:rsid w:val="001A6B21"/>
    <w:rsid w:val="001A740C"/>
    <w:rsid w:val="001A7669"/>
    <w:rsid w:val="001A7AD0"/>
    <w:rsid w:val="001B009E"/>
    <w:rsid w:val="001B233A"/>
    <w:rsid w:val="001B2854"/>
    <w:rsid w:val="001B303A"/>
    <w:rsid w:val="001B306F"/>
    <w:rsid w:val="001B4958"/>
    <w:rsid w:val="001B4E55"/>
    <w:rsid w:val="001B56F0"/>
    <w:rsid w:val="001B68CA"/>
    <w:rsid w:val="001B6987"/>
    <w:rsid w:val="001B7031"/>
    <w:rsid w:val="001B7A31"/>
    <w:rsid w:val="001B7F19"/>
    <w:rsid w:val="001B7F9D"/>
    <w:rsid w:val="001C0261"/>
    <w:rsid w:val="001C0CD0"/>
    <w:rsid w:val="001C10BC"/>
    <w:rsid w:val="001C21D1"/>
    <w:rsid w:val="001C424A"/>
    <w:rsid w:val="001C42A5"/>
    <w:rsid w:val="001C5754"/>
    <w:rsid w:val="001C5E48"/>
    <w:rsid w:val="001D16B9"/>
    <w:rsid w:val="001D193B"/>
    <w:rsid w:val="001D2E8D"/>
    <w:rsid w:val="001D3738"/>
    <w:rsid w:val="001D3BDE"/>
    <w:rsid w:val="001D468E"/>
    <w:rsid w:val="001D480B"/>
    <w:rsid w:val="001D6599"/>
    <w:rsid w:val="001D6FED"/>
    <w:rsid w:val="001D71BC"/>
    <w:rsid w:val="001D7D2C"/>
    <w:rsid w:val="001E016A"/>
    <w:rsid w:val="001E0378"/>
    <w:rsid w:val="001E049E"/>
    <w:rsid w:val="001E0575"/>
    <w:rsid w:val="001E0A2F"/>
    <w:rsid w:val="001E0DF7"/>
    <w:rsid w:val="001E0F77"/>
    <w:rsid w:val="001E12FE"/>
    <w:rsid w:val="001E1A20"/>
    <w:rsid w:val="001E25E5"/>
    <w:rsid w:val="001E3CBD"/>
    <w:rsid w:val="001E3F63"/>
    <w:rsid w:val="001E4440"/>
    <w:rsid w:val="001E4A11"/>
    <w:rsid w:val="001E7BC1"/>
    <w:rsid w:val="001F03D1"/>
    <w:rsid w:val="001F06CE"/>
    <w:rsid w:val="001F0A8B"/>
    <w:rsid w:val="001F29B1"/>
    <w:rsid w:val="001F2B24"/>
    <w:rsid w:val="001F2E79"/>
    <w:rsid w:val="001F35EE"/>
    <w:rsid w:val="001F3BA7"/>
    <w:rsid w:val="001F4165"/>
    <w:rsid w:val="001F4A40"/>
    <w:rsid w:val="001F4D45"/>
    <w:rsid w:val="001F4DFD"/>
    <w:rsid w:val="001F4E0D"/>
    <w:rsid w:val="001F7075"/>
    <w:rsid w:val="001F7731"/>
    <w:rsid w:val="002002CA"/>
    <w:rsid w:val="0020065A"/>
    <w:rsid w:val="002008B6"/>
    <w:rsid w:val="00200ABA"/>
    <w:rsid w:val="002024FB"/>
    <w:rsid w:val="002026E8"/>
    <w:rsid w:val="00202ACA"/>
    <w:rsid w:val="002034E4"/>
    <w:rsid w:val="002067EA"/>
    <w:rsid w:val="00206AB6"/>
    <w:rsid w:val="00206C5C"/>
    <w:rsid w:val="00206D11"/>
    <w:rsid w:val="00207E22"/>
    <w:rsid w:val="0021023E"/>
    <w:rsid w:val="00210FC9"/>
    <w:rsid w:val="0021270A"/>
    <w:rsid w:val="00212858"/>
    <w:rsid w:val="002129C1"/>
    <w:rsid w:val="002137BE"/>
    <w:rsid w:val="00214A2D"/>
    <w:rsid w:val="00214DE8"/>
    <w:rsid w:val="00214E54"/>
    <w:rsid w:val="002169DD"/>
    <w:rsid w:val="002205D1"/>
    <w:rsid w:val="00221039"/>
    <w:rsid w:val="00221E5F"/>
    <w:rsid w:val="00221F73"/>
    <w:rsid w:val="0022299E"/>
    <w:rsid w:val="00222B11"/>
    <w:rsid w:val="00222DE7"/>
    <w:rsid w:val="00222E0C"/>
    <w:rsid w:val="00223A5E"/>
    <w:rsid w:val="00224A8F"/>
    <w:rsid w:val="00225FC9"/>
    <w:rsid w:val="00227E20"/>
    <w:rsid w:val="002335C2"/>
    <w:rsid w:val="0023534B"/>
    <w:rsid w:val="002356E7"/>
    <w:rsid w:val="00240405"/>
    <w:rsid w:val="002407DF"/>
    <w:rsid w:val="00240938"/>
    <w:rsid w:val="00241FD4"/>
    <w:rsid w:val="00242B0E"/>
    <w:rsid w:val="0024352D"/>
    <w:rsid w:val="0024410F"/>
    <w:rsid w:val="00244D4D"/>
    <w:rsid w:val="00244F97"/>
    <w:rsid w:val="00245216"/>
    <w:rsid w:val="00245F9C"/>
    <w:rsid w:val="00246D18"/>
    <w:rsid w:val="00247EA7"/>
    <w:rsid w:val="00250025"/>
    <w:rsid w:val="00250493"/>
    <w:rsid w:val="0025050D"/>
    <w:rsid w:val="002508A9"/>
    <w:rsid w:val="00253261"/>
    <w:rsid w:val="002542AB"/>
    <w:rsid w:val="00254C54"/>
    <w:rsid w:val="00255EE4"/>
    <w:rsid w:val="00257779"/>
    <w:rsid w:val="00257B9B"/>
    <w:rsid w:val="00257EE6"/>
    <w:rsid w:val="002601A8"/>
    <w:rsid w:val="00263276"/>
    <w:rsid w:val="002639A3"/>
    <w:rsid w:val="002646AD"/>
    <w:rsid w:val="00267626"/>
    <w:rsid w:val="002701F3"/>
    <w:rsid w:val="00270DBC"/>
    <w:rsid w:val="002723F7"/>
    <w:rsid w:val="00272AFB"/>
    <w:rsid w:val="00273CAC"/>
    <w:rsid w:val="00273CDA"/>
    <w:rsid w:val="00274479"/>
    <w:rsid w:val="002749B7"/>
    <w:rsid w:val="00274BBC"/>
    <w:rsid w:val="002765F2"/>
    <w:rsid w:val="0027791D"/>
    <w:rsid w:val="002807C4"/>
    <w:rsid w:val="00280AEE"/>
    <w:rsid w:val="00280D3A"/>
    <w:rsid w:val="00281084"/>
    <w:rsid w:val="00281A5E"/>
    <w:rsid w:val="00282722"/>
    <w:rsid w:val="00282EA3"/>
    <w:rsid w:val="00283A3C"/>
    <w:rsid w:val="00284D30"/>
    <w:rsid w:val="00284D59"/>
    <w:rsid w:val="00285D83"/>
    <w:rsid w:val="002873A2"/>
    <w:rsid w:val="00290F16"/>
    <w:rsid w:val="002923E9"/>
    <w:rsid w:val="00293D6F"/>
    <w:rsid w:val="00294946"/>
    <w:rsid w:val="00296019"/>
    <w:rsid w:val="002965E5"/>
    <w:rsid w:val="00297C3C"/>
    <w:rsid w:val="002A0F90"/>
    <w:rsid w:val="002A1E03"/>
    <w:rsid w:val="002A2FA2"/>
    <w:rsid w:val="002A37F2"/>
    <w:rsid w:val="002A4486"/>
    <w:rsid w:val="002A4C29"/>
    <w:rsid w:val="002A5B90"/>
    <w:rsid w:val="002A6470"/>
    <w:rsid w:val="002A700E"/>
    <w:rsid w:val="002A7FE0"/>
    <w:rsid w:val="002B147F"/>
    <w:rsid w:val="002B1495"/>
    <w:rsid w:val="002B2088"/>
    <w:rsid w:val="002B213D"/>
    <w:rsid w:val="002B2E8E"/>
    <w:rsid w:val="002B4F54"/>
    <w:rsid w:val="002B5366"/>
    <w:rsid w:val="002B5426"/>
    <w:rsid w:val="002C033A"/>
    <w:rsid w:val="002C1B62"/>
    <w:rsid w:val="002C1C70"/>
    <w:rsid w:val="002C1CE0"/>
    <w:rsid w:val="002C1E04"/>
    <w:rsid w:val="002C22E7"/>
    <w:rsid w:val="002C26F0"/>
    <w:rsid w:val="002C34B3"/>
    <w:rsid w:val="002C4722"/>
    <w:rsid w:val="002C4B6E"/>
    <w:rsid w:val="002C4EBC"/>
    <w:rsid w:val="002C6667"/>
    <w:rsid w:val="002C7604"/>
    <w:rsid w:val="002D213B"/>
    <w:rsid w:val="002D2C81"/>
    <w:rsid w:val="002D333D"/>
    <w:rsid w:val="002D4111"/>
    <w:rsid w:val="002D47B8"/>
    <w:rsid w:val="002D4900"/>
    <w:rsid w:val="002D7517"/>
    <w:rsid w:val="002E04AA"/>
    <w:rsid w:val="002E0A03"/>
    <w:rsid w:val="002E1903"/>
    <w:rsid w:val="002E2482"/>
    <w:rsid w:val="002E24A4"/>
    <w:rsid w:val="002E2DA5"/>
    <w:rsid w:val="002E2E02"/>
    <w:rsid w:val="002E449B"/>
    <w:rsid w:val="002E5F42"/>
    <w:rsid w:val="002E737B"/>
    <w:rsid w:val="002E789C"/>
    <w:rsid w:val="002E7AE6"/>
    <w:rsid w:val="002F0723"/>
    <w:rsid w:val="002F1272"/>
    <w:rsid w:val="002F157B"/>
    <w:rsid w:val="002F1C0B"/>
    <w:rsid w:val="002F25E9"/>
    <w:rsid w:val="002F2F82"/>
    <w:rsid w:val="002F3B4B"/>
    <w:rsid w:val="002F3F90"/>
    <w:rsid w:val="002F4A81"/>
    <w:rsid w:val="002F5C1B"/>
    <w:rsid w:val="002F6877"/>
    <w:rsid w:val="0030020D"/>
    <w:rsid w:val="00300CF0"/>
    <w:rsid w:val="00300E97"/>
    <w:rsid w:val="003027E7"/>
    <w:rsid w:val="00302A55"/>
    <w:rsid w:val="00302E48"/>
    <w:rsid w:val="0030349C"/>
    <w:rsid w:val="00303FC7"/>
    <w:rsid w:val="00304E33"/>
    <w:rsid w:val="003050F5"/>
    <w:rsid w:val="003058D8"/>
    <w:rsid w:val="00305B38"/>
    <w:rsid w:val="00306694"/>
    <w:rsid w:val="003069BB"/>
    <w:rsid w:val="00307D11"/>
    <w:rsid w:val="00310734"/>
    <w:rsid w:val="0031157B"/>
    <w:rsid w:val="00311887"/>
    <w:rsid w:val="0031398C"/>
    <w:rsid w:val="003172E4"/>
    <w:rsid w:val="003175E1"/>
    <w:rsid w:val="003176AD"/>
    <w:rsid w:val="00320053"/>
    <w:rsid w:val="003201AD"/>
    <w:rsid w:val="003202CF"/>
    <w:rsid w:val="0032165A"/>
    <w:rsid w:val="00324B2F"/>
    <w:rsid w:val="003253C4"/>
    <w:rsid w:val="00325C99"/>
    <w:rsid w:val="0032752F"/>
    <w:rsid w:val="0032794F"/>
    <w:rsid w:val="00330344"/>
    <w:rsid w:val="003304C2"/>
    <w:rsid w:val="00331CC3"/>
    <w:rsid w:val="00331ECE"/>
    <w:rsid w:val="003329F1"/>
    <w:rsid w:val="00332E46"/>
    <w:rsid w:val="00333136"/>
    <w:rsid w:val="003333BA"/>
    <w:rsid w:val="003349F9"/>
    <w:rsid w:val="00334C92"/>
    <w:rsid w:val="003355FE"/>
    <w:rsid w:val="00335B86"/>
    <w:rsid w:val="003372C0"/>
    <w:rsid w:val="0034018A"/>
    <w:rsid w:val="00340EA6"/>
    <w:rsid w:val="00341181"/>
    <w:rsid w:val="00344144"/>
    <w:rsid w:val="0034503A"/>
    <w:rsid w:val="00345683"/>
    <w:rsid w:val="00345941"/>
    <w:rsid w:val="00346E3C"/>
    <w:rsid w:val="00347078"/>
    <w:rsid w:val="00347A4C"/>
    <w:rsid w:val="00350FDB"/>
    <w:rsid w:val="00352865"/>
    <w:rsid w:val="003536AA"/>
    <w:rsid w:val="003561B3"/>
    <w:rsid w:val="003608B6"/>
    <w:rsid w:val="00360DB5"/>
    <w:rsid w:val="00360EFE"/>
    <w:rsid w:val="0036166D"/>
    <w:rsid w:val="003621A3"/>
    <w:rsid w:val="00362D9E"/>
    <w:rsid w:val="003635BE"/>
    <w:rsid w:val="00363D9F"/>
    <w:rsid w:val="00365057"/>
    <w:rsid w:val="003659F5"/>
    <w:rsid w:val="003673D3"/>
    <w:rsid w:val="00367AC3"/>
    <w:rsid w:val="00367AE6"/>
    <w:rsid w:val="00367E9B"/>
    <w:rsid w:val="00370B16"/>
    <w:rsid w:val="0037174D"/>
    <w:rsid w:val="00371D11"/>
    <w:rsid w:val="00375434"/>
    <w:rsid w:val="00376E04"/>
    <w:rsid w:val="003772D2"/>
    <w:rsid w:val="00377E40"/>
    <w:rsid w:val="0038053B"/>
    <w:rsid w:val="00380ACA"/>
    <w:rsid w:val="003851A4"/>
    <w:rsid w:val="003851CF"/>
    <w:rsid w:val="00386772"/>
    <w:rsid w:val="00387D1E"/>
    <w:rsid w:val="0039453C"/>
    <w:rsid w:val="00394A42"/>
    <w:rsid w:val="003A0182"/>
    <w:rsid w:val="003A13C5"/>
    <w:rsid w:val="003A1470"/>
    <w:rsid w:val="003A17D9"/>
    <w:rsid w:val="003A18DB"/>
    <w:rsid w:val="003A1B5F"/>
    <w:rsid w:val="003A1E83"/>
    <w:rsid w:val="003A26B1"/>
    <w:rsid w:val="003A2E55"/>
    <w:rsid w:val="003A2F83"/>
    <w:rsid w:val="003A411A"/>
    <w:rsid w:val="003A4465"/>
    <w:rsid w:val="003A4FB1"/>
    <w:rsid w:val="003A5942"/>
    <w:rsid w:val="003A59F8"/>
    <w:rsid w:val="003B09FC"/>
    <w:rsid w:val="003B100A"/>
    <w:rsid w:val="003B251D"/>
    <w:rsid w:val="003B2895"/>
    <w:rsid w:val="003B3085"/>
    <w:rsid w:val="003B3D78"/>
    <w:rsid w:val="003B55D9"/>
    <w:rsid w:val="003B5C57"/>
    <w:rsid w:val="003B6853"/>
    <w:rsid w:val="003B7413"/>
    <w:rsid w:val="003B78FA"/>
    <w:rsid w:val="003C0106"/>
    <w:rsid w:val="003C0DEA"/>
    <w:rsid w:val="003C137D"/>
    <w:rsid w:val="003C145C"/>
    <w:rsid w:val="003C17B4"/>
    <w:rsid w:val="003C24AD"/>
    <w:rsid w:val="003C282C"/>
    <w:rsid w:val="003C2DBC"/>
    <w:rsid w:val="003C35DD"/>
    <w:rsid w:val="003C4395"/>
    <w:rsid w:val="003C4708"/>
    <w:rsid w:val="003C4E2B"/>
    <w:rsid w:val="003C592A"/>
    <w:rsid w:val="003C7583"/>
    <w:rsid w:val="003C7906"/>
    <w:rsid w:val="003D00BB"/>
    <w:rsid w:val="003D20A9"/>
    <w:rsid w:val="003D3F99"/>
    <w:rsid w:val="003D5505"/>
    <w:rsid w:val="003D67F6"/>
    <w:rsid w:val="003D6890"/>
    <w:rsid w:val="003D6A9A"/>
    <w:rsid w:val="003D789E"/>
    <w:rsid w:val="003E51E1"/>
    <w:rsid w:val="003E5BA0"/>
    <w:rsid w:val="003E786A"/>
    <w:rsid w:val="003E7A69"/>
    <w:rsid w:val="003F07A4"/>
    <w:rsid w:val="003F0904"/>
    <w:rsid w:val="003F108E"/>
    <w:rsid w:val="003F1BB8"/>
    <w:rsid w:val="003F2365"/>
    <w:rsid w:val="003F2E72"/>
    <w:rsid w:val="003F32B1"/>
    <w:rsid w:val="003F4252"/>
    <w:rsid w:val="003F4D1F"/>
    <w:rsid w:val="003F59E9"/>
    <w:rsid w:val="003F65FF"/>
    <w:rsid w:val="00400A8A"/>
    <w:rsid w:val="00400DD3"/>
    <w:rsid w:val="004011A4"/>
    <w:rsid w:val="00401A93"/>
    <w:rsid w:val="00402587"/>
    <w:rsid w:val="004036D1"/>
    <w:rsid w:val="0040493A"/>
    <w:rsid w:val="00404FCE"/>
    <w:rsid w:val="004058E7"/>
    <w:rsid w:val="004067DE"/>
    <w:rsid w:val="0040724D"/>
    <w:rsid w:val="004072AE"/>
    <w:rsid w:val="00407470"/>
    <w:rsid w:val="00407792"/>
    <w:rsid w:val="00407BD1"/>
    <w:rsid w:val="00407D53"/>
    <w:rsid w:val="004105EF"/>
    <w:rsid w:val="00410ACB"/>
    <w:rsid w:val="00411BCD"/>
    <w:rsid w:val="00411E66"/>
    <w:rsid w:val="004121DA"/>
    <w:rsid w:val="00415700"/>
    <w:rsid w:val="00415FE2"/>
    <w:rsid w:val="00416B5D"/>
    <w:rsid w:val="00417725"/>
    <w:rsid w:val="0042126C"/>
    <w:rsid w:val="00421757"/>
    <w:rsid w:val="00421AC3"/>
    <w:rsid w:val="004227D6"/>
    <w:rsid w:val="004235C0"/>
    <w:rsid w:val="00423A7B"/>
    <w:rsid w:val="00425430"/>
    <w:rsid w:val="00426113"/>
    <w:rsid w:val="00427255"/>
    <w:rsid w:val="0043048B"/>
    <w:rsid w:val="004336EA"/>
    <w:rsid w:val="00434006"/>
    <w:rsid w:val="0043453B"/>
    <w:rsid w:val="00434966"/>
    <w:rsid w:val="00434A43"/>
    <w:rsid w:val="00435247"/>
    <w:rsid w:val="004358BB"/>
    <w:rsid w:val="00436590"/>
    <w:rsid w:val="00436F84"/>
    <w:rsid w:val="00440393"/>
    <w:rsid w:val="004406A2"/>
    <w:rsid w:val="00440839"/>
    <w:rsid w:val="00440F9C"/>
    <w:rsid w:val="00442826"/>
    <w:rsid w:val="00443A51"/>
    <w:rsid w:val="00443B02"/>
    <w:rsid w:val="00444205"/>
    <w:rsid w:val="004459AB"/>
    <w:rsid w:val="00445DE1"/>
    <w:rsid w:val="0044658C"/>
    <w:rsid w:val="00446C7B"/>
    <w:rsid w:val="00446E0C"/>
    <w:rsid w:val="00450D48"/>
    <w:rsid w:val="00451939"/>
    <w:rsid w:val="0045343A"/>
    <w:rsid w:val="00453C92"/>
    <w:rsid w:val="004546AB"/>
    <w:rsid w:val="00454707"/>
    <w:rsid w:val="00456C7D"/>
    <w:rsid w:val="0045743F"/>
    <w:rsid w:val="00457C59"/>
    <w:rsid w:val="00460710"/>
    <w:rsid w:val="00460928"/>
    <w:rsid w:val="00460E7D"/>
    <w:rsid w:val="004619A1"/>
    <w:rsid w:val="00462822"/>
    <w:rsid w:val="0046394F"/>
    <w:rsid w:val="00463B7A"/>
    <w:rsid w:val="00463E80"/>
    <w:rsid w:val="00464280"/>
    <w:rsid w:val="00464496"/>
    <w:rsid w:val="004653F3"/>
    <w:rsid w:val="0046559C"/>
    <w:rsid w:val="00466F0E"/>
    <w:rsid w:val="0046783E"/>
    <w:rsid w:val="0047091A"/>
    <w:rsid w:val="00471E7B"/>
    <w:rsid w:val="0047370A"/>
    <w:rsid w:val="0047381B"/>
    <w:rsid w:val="00475374"/>
    <w:rsid w:val="00475811"/>
    <w:rsid w:val="00476085"/>
    <w:rsid w:val="004761D1"/>
    <w:rsid w:val="004771F9"/>
    <w:rsid w:val="00477C2C"/>
    <w:rsid w:val="00477E07"/>
    <w:rsid w:val="00482453"/>
    <w:rsid w:val="00482A59"/>
    <w:rsid w:val="00483A2C"/>
    <w:rsid w:val="00483E89"/>
    <w:rsid w:val="00485FF4"/>
    <w:rsid w:val="004860D3"/>
    <w:rsid w:val="004863AA"/>
    <w:rsid w:val="00486F8B"/>
    <w:rsid w:val="00487F56"/>
    <w:rsid w:val="004907BA"/>
    <w:rsid w:val="00492AE2"/>
    <w:rsid w:val="00492C54"/>
    <w:rsid w:val="0049300F"/>
    <w:rsid w:val="00493DA2"/>
    <w:rsid w:val="00493F88"/>
    <w:rsid w:val="0049448A"/>
    <w:rsid w:val="00495DF6"/>
    <w:rsid w:val="00496499"/>
    <w:rsid w:val="004A1006"/>
    <w:rsid w:val="004A136A"/>
    <w:rsid w:val="004A297C"/>
    <w:rsid w:val="004A3F2E"/>
    <w:rsid w:val="004A4591"/>
    <w:rsid w:val="004A47DE"/>
    <w:rsid w:val="004A5157"/>
    <w:rsid w:val="004A74DC"/>
    <w:rsid w:val="004B0172"/>
    <w:rsid w:val="004B0F98"/>
    <w:rsid w:val="004B106F"/>
    <w:rsid w:val="004B134F"/>
    <w:rsid w:val="004B2066"/>
    <w:rsid w:val="004B2898"/>
    <w:rsid w:val="004B47A1"/>
    <w:rsid w:val="004B52F5"/>
    <w:rsid w:val="004B7DC1"/>
    <w:rsid w:val="004C0AC3"/>
    <w:rsid w:val="004C165D"/>
    <w:rsid w:val="004C3632"/>
    <w:rsid w:val="004C5332"/>
    <w:rsid w:val="004C5503"/>
    <w:rsid w:val="004C6973"/>
    <w:rsid w:val="004C725E"/>
    <w:rsid w:val="004C75D1"/>
    <w:rsid w:val="004C7E62"/>
    <w:rsid w:val="004D201F"/>
    <w:rsid w:val="004D2195"/>
    <w:rsid w:val="004D303D"/>
    <w:rsid w:val="004D31AC"/>
    <w:rsid w:val="004D36AE"/>
    <w:rsid w:val="004D38E7"/>
    <w:rsid w:val="004D435E"/>
    <w:rsid w:val="004D464E"/>
    <w:rsid w:val="004D5212"/>
    <w:rsid w:val="004D5A1B"/>
    <w:rsid w:val="004D699B"/>
    <w:rsid w:val="004E1212"/>
    <w:rsid w:val="004E1269"/>
    <w:rsid w:val="004E2219"/>
    <w:rsid w:val="004E5078"/>
    <w:rsid w:val="004E51ED"/>
    <w:rsid w:val="004E5AB0"/>
    <w:rsid w:val="004E6470"/>
    <w:rsid w:val="004E695B"/>
    <w:rsid w:val="004E6D4E"/>
    <w:rsid w:val="004E74B6"/>
    <w:rsid w:val="004E7543"/>
    <w:rsid w:val="004E7E1D"/>
    <w:rsid w:val="004E7EC7"/>
    <w:rsid w:val="004F0F47"/>
    <w:rsid w:val="004F1236"/>
    <w:rsid w:val="004F13A5"/>
    <w:rsid w:val="004F184F"/>
    <w:rsid w:val="004F2955"/>
    <w:rsid w:val="004F295D"/>
    <w:rsid w:val="004F49D6"/>
    <w:rsid w:val="004F5292"/>
    <w:rsid w:val="004F5DFA"/>
    <w:rsid w:val="004F6114"/>
    <w:rsid w:val="004F79EC"/>
    <w:rsid w:val="00500273"/>
    <w:rsid w:val="00500917"/>
    <w:rsid w:val="00502E5B"/>
    <w:rsid w:val="00503186"/>
    <w:rsid w:val="00503326"/>
    <w:rsid w:val="00504049"/>
    <w:rsid w:val="005040EF"/>
    <w:rsid w:val="005047B4"/>
    <w:rsid w:val="00505868"/>
    <w:rsid w:val="0050611D"/>
    <w:rsid w:val="00507032"/>
    <w:rsid w:val="00507198"/>
    <w:rsid w:val="00510054"/>
    <w:rsid w:val="00510474"/>
    <w:rsid w:val="005105F6"/>
    <w:rsid w:val="005106BB"/>
    <w:rsid w:val="005106EF"/>
    <w:rsid w:val="00512D58"/>
    <w:rsid w:val="00513F3A"/>
    <w:rsid w:val="005143BD"/>
    <w:rsid w:val="00516DF1"/>
    <w:rsid w:val="005204AA"/>
    <w:rsid w:val="005232C1"/>
    <w:rsid w:val="00523405"/>
    <w:rsid w:val="0052377E"/>
    <w:rsid w:val="00524AED"/>
    <w:rsid w:val="00526587"/>
    <w:rsid w:val="00526FB7"/>
    <w:rsid w:val="005270B0"/>
    <w:rsid w:val="0053055B"/>
    <w:rsid w:val="005320A3"/>
    <w:rsid w:val="00532970"/>
    <w:rsid w:val="005329A8"/>
    <w:rsid w:val="0053318C"/>
    <w:rsid w:val="00535E1E"/>
    <w:rsid w:val="00536A5D"/>
    <w:rsid w:val="00536FED"/>
    <w:rsid w:val="005373A5"/>
    <w:rsid w:val="00541637"/>
    <w:rsid w:val="005420BB"/>
    <w:rsid w:val="005434D1"/>
    <w:rsid w:val="00543A7E"/>
    <w:rsid w:val="00543AD1"/>
    <w:rsid w:val="00546110"/>
    <w:rsid w:val="0054633E"/>
    <w:rsid w:val="0054686C"/>
    <w:rsid w:val="00547A58"/>
    <w:rsid w:val="00553A93"/>
    <w:rsid w:val="00556F62"/>
    <w:rsid w:val="00557686"/>
    <w:rsid w:val="00557AD6"/>
    <w:rsid w:val="00560616"/>
    <w:rsid w:val="0056068B"/>
    <w:rsid w:val="005616ED"/>
    <w:rsid w:val="005627BE"/>
    <w:rsid w:val="00565181"/>
    <w:rsid w:val="005651B4"/>
    <w:rsid w:val="00566199"/>
    <w:rsid w:val="005672EE"/>
    <w:rsid w:val="005675CE"/>
    <w:rsid w:val="00570644"/>
    <w:rsid w:val="00570776"/>
    <w:rsid w:val="00571565"/>
    <w:rsid w:val="00573291"/>
    <w:rsid w:val="00573AA9"/>
    <w:rsid w:val="00573F93"/>
    <w:rsid w:val="0057550A"/>
    <w:rsid w:val="00577448"/>
    <w:rsid w:val="00580B03"/>
    <w:rsid w:val="005829D5"/>
    <w:rsid w:val="00583486"/>
    <w:rsid w:val="00585C64"/>
    <w:rsid w:val="00587570"/>
    <w:rsid w:val="005900A5"/>
    <w:rsid w:val="005914D8"/>
    <w:rsid w:val="00591611"/>
    <w:rsid w:val="0059191E"/>
    <w:rsid w:val="00591F7C"/>
    <w:rsid w:val="005923AE"/>
    <w:rsid w:val="00595E7A"/>
    <w:rsid w:val="00595F16"/>
    <w:rsid w:val="0059608E"/>
    <w:rsid w:val="00597A04"/>
    <w:rsid w:val="005A09CA"/>
    <w:rsid w:val="005A1F7A"/>
    <w:rsid w:val="005A271F"/>
    <w:rsid w:val="005A3C4B"/>
    <w:rsid w:val="005A4A60"/>
    <w:rsid w:val="005A55A3"/>
    <w:rsid w:val="005A7A06"/>
    <w:rsid w:val="005B06F1"/>
    <w:rsid w:val="005B08AD"/>
    <w:rsid w:val="005B0C64"/>
    <w:rsid w:val="005B176F"/>
    <w:rsid w:val="005B17D0"/>
    <w:rsid w:val="005B18F2"/>
    <w:rsid w:val="005B2233"/>
    <w:rsid w:val="005B230B"/>
    <w:rsid w:val="005B3F03"/>
    <w:rsid w:val="005B6488"/>
    <w:rsid w:val="005B6685"/>
    <w:rsid w:val="005B6744"/>
    <w:rsid w:val="005B6BB0"/>
    <w:rsid w:val="005B6CD1"/>
    <w:rsid w:val="005B788D"/>
    <w:rsid w:val="005C057B"/>
    <w:rsid w:val="005C29B1"/>
    <w:rsid w:val="005C3AE0"/>
    <w:rsid w:val="005C4509"/>
    <w:rsid w:val="005C49CC"/>
    <w:rsid w:val="005C548F"/>
    <w:rsid w:val="005C5701"/>
    <w:rsid w:val="005C5711"/>
    <w:rsid w:val="005C6FED"/>
    <w:rsid w:val="005C756E"/>
    <w:rsid w:val="005C76A2"/>
    <w:rsid w:val="005D0BF2"/>
    <w:rsid w:val="005D4211"/>
    <w:rsid w:val="005D519C"/>
    <w:rsid w:val="005D5B49"/>
    <w:rsid w:val="005D7920"/>
    <w:rsid w:val="005E197B"/>
    <w:rsid w:val="005E230E"/>
    <w:rsid w:val="005E259C"/>
    <w:rsid w:val="005E288F"/>
    <w:rsid w:val="005E297F"/>
    <w:rsid w:val="005E46C3"/>
    <w:rsid w:val="005E4982"/>
    <w:rsid w:val="005E4D5C"/>
    <w:rsid w:val="005E5344"/>
    <w:rsid w:val="005E54D9"/>
    <w:rsid w:val="005E7184"/>
    <w:rsid w:val="005E7403"/>
    <w:rsid w:val="005E78BD"/>
    <w:rsid w:val="005F12A5"/>
    <w:rsid w:val="005F3114"/>
    <w:rsid w:val="005F37A6"/>
    <w:rsid w:val="005F3BDD"/>
    <w:rsid w:val="005F77BF"/>
    <w:rsid w:val="005F7860"/>
    <w:rsid w:val="006009EE"/>
    <w:rsid w:val="006041BE"/>
    <w:rsid w:val="00604566"/>
    <w:rsid w:val="00605A0F"/>
    <w:rsid w:val="00605B7B"/>
    <w:rsid w:val="00606343"/>
    <w:rsid w:val="00606457"/>
    <w:rsid w:val="00606C6D"/>
    <w:rsid w:val="0061008B"/>
    <w:rsid w:val="00610D12"/>
    <w:rsid w:val="00611B61"/>
    <w:rsid w:val="00612E09"/>
    <w:rsid w:val="00612FB3"/>
    <w:rsid w:val="00615F17"/>
    <w:rsid w:val="006161FD"/>
    <w:rsid w:val="0061724E"/>
    <w:rsid w:val="00621628"/>
    <w:rsid w:val="00621893"/>
    <w:rsid w:val="00621A48"/>
    <w:rsid w:val="0062208A"/>
    <w:rsid w:val="006222F5"/>
    <w:rsid w:val="00622A59"/>
    <w:rsid w:val="006248BA"/>
    <w:rsid w:val="00625526"/>
    <w:rsid w:val="00625F4F"/>
    <w:rsid w:val="0062623F"/>
    <w:rsid w:val="00626367"/>
    <w:rsid w:val="00630AF9"/>
    <w:rsid w:val="00630B25"/>
    <w:rsid w:val="006311E2"/>
    <w:rsid w:val="0063200C"/>
    <w:rsid w:val="006329F9"/>
    <w:rsid w:val="00632A23"/>
    <w:rsid w:val="00632AE9"/>
    <w:rsid w:val="00632CB6"/>
    <w:rsid w:val="006343A2"/>
    <w:rsid w:val="00634539"/>
    <w:rsid w:val="00634F99"/>
    <w:rsid w:val="00635288"/>
    <w:rsid w:val="006359FB"/>
    <w:rsid w:val="00636A62"/>
    <w:rsid w:val="00637B24"/>
    <w:rsid w:val="0064038B"/>
    <w:rsid w:val="006406E9"/>
    <w:rsid w:val="00641ED6"/>
    <w:rsid w:val="00644383"/>
    <w:rsid w:val="006443EC"/>
    <w:rsid w:val="00644C20"/>
    <w:rsid w:val="00644D91"/>
    <w:rsid w:val="00645321"/>
    <w:rsid w:val="0064737E"/>
    <w:rsid w:val="00647682"/>
    <w:rsid w:val="00647FE9"/>
    <w:rsid w:val="00652E3A"/>
    <w:rsid w:val="00652FCB"/>
    <w:rsid w:val="00653BA4"/>
    <w:rsid w:val="00654077"/>
    <w:rsid w:val="006540C6"/>
    <w:rsid w:val="00654D5A"/>
    <w:rsid w:val="00655ABB"/>
    <w:rsid w:val="0065677F"/>
    <w:rsid w:val="006568DA"/>
    <w:rsid w:val="00657403"/>
    <w:rsid w:val="0066045A"/>
    <w:rsid w:val="00662A8C"/>
    <w:rsid w:val="006634E9"/>
    <w:rsid w:val="006636AD"/>
    <w:rsid w:val="006636B8"/>
    <w:rsid w:val="00664DDA"/>
    <w:rsid w:val="00665B7C"/>
    <w:rsid w:val="006675FC"/>
    <w:rsid w:val="00670D2C"/>
    <w:rsid w:val="00671A0A"/>
    <w:rsid w:val="00672DA5"/>
    <w:rsid w:val="00673515"/>
    <w:rsid w:val="00677419"/>
    <w:rsid w:val="00677A2F"/>
    <w:rsid w:val="00677DE6"/>
    <w:rsid w:val="00677FAA"/>
    <w:rsid w:val="006806CF"/>
    <w:rsid w:val="00681566"/>
    <w:rsid w:val="00682881"/>
    <w:rsid w:val="00683967"/>
    <w:rsid w:val="00683AFB"/>
    <w:rsid w:val="0068414B"/>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FF7"/>
    <w:rsid w:val="0069519E"/>
    <w:rsid w:val="00696828"/>
    <w:rsid w:val="006974A5"/>
    <w:rsid w:val="00697594"/>
    <w:rsid w:val="006A0AE0"/>
    <w:rsid w:val="006A12A3"/>
    <w:rsid w:val="006A1B30"/>
    <w:rsid w:val="006A22E2"/>
    <w:rsid w:val="006A2724"/>
    <w:rsid w:val="006A3502"/>
    <w:rsid w:val="006A3F08"/>
    <w:rsid w:val="006A43B2"/>
    <w:rsid w:val="006A49E4"/>
    <w:rsid w:val="006A6E93"/>
    <w:rsid w:val="006A7091"/>
    <w:rsid w:val="006B2E69"/>
    <w:rsid w:val="006B3DAA"/>
    <w:rsid w:val="006B6389"/>
    <w:rsid w:val="006B67D8"/>
    <w:rsid w:val="006B6C7B"/>
    <w:rsid w:val="006B7787"/>
    <w:rsid w:val="006C0249"/>
    <w:rsid w:val="006C0952"/>
    <w:rsid w:val="006C0A0F"/>
    <w:rsid w:val="006C150A"/>
    <w:rsid w:val="006C4B26"/>
    <w:rsid w:val="006C515B"/>
    <w:rsid w:val="006C615F"/>
    <w:rsid w:val="006C6259"/>
    <w:rsid w:val="006C6356"/>
    <w:rsid w:val="006C6E3E"/>
    <w:rsid w:val="006C6FBA"/>
    <w:rsid w:val="006C7E8D"/>
    <w:rsid w:val="006D1220"/>
    <w:rsid w:val="006D29DF"/>
    <w:rsid w:val="006D38E2"/>
    <w:rsid w:val="006D41DA"/>
    <w:rsid w:val="006E0649"/>
    <w:rsid w:val="006E0D1C"/>
    <w:rsid w:val="006E0FF6"/>
    <w:rsid w:val="006E1B02"/>
    <w:rsid w:val="006E27DA"/>
    <w:rsid w:val="006E2C25"/>
    <w:rsid w:val="006E4F56"/>
    <w:rsid w:val="006E70A1"/>
    <w:rsid w:val="006F01DA"/>
    <w:rsid w:val="006F164C"/>
    <w:rsid w:val="006F260D"/>
    <w:rsid w:val="006F2DFE"/>
    <w:rsid w:val="006F36D9"/>
    <w:rsid w:val="006F478D"/>
    <w:rsid w:val="006F48EE"/>
    <w:rsid w:val="006F51DC"/>
    <w:rsid w:val="006F5B69"/>
    <w:rsid w:val="006F665A"/>
    <w:rsid w:val="006F689E"/>
    <w:rsid w:val="006F7157"/>
    <w:rsid w:val="0070056A"/>
    <w:rsid w:val="00701DEC"/>
    <w:rsid w:val="00702238"/>
    <w:rsid w:val="00702A28"/>
    <w:rsid w:val="00705AEF"/>
    <w:rsid w:val="00705D25"/>
    <w:rsid w:val="0070636B"/>
    <w:rsid w:val="007066DF"/>
    <w:rsid w:val="00706F8A"/>
    <w:rsid w:val="00707791"/>
    <w:rsid w:val="007137D4"/>
    <w:rsid w:val="00713ACA"/>
    <w:rsid w:val="00713F93"/>
    <w:rsid w:val="00714B9B"/>
    <w:rsid w:val="007150BA"/>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3004A"/>
    <w:rsid w:val="00730D02"/>
    <w:rsid w:val="007317BF"/>
    <w:rsid w:val="00731917"/>
    <w:rsid w:val="007322A5"/>
    <w:rsid w:val="00733123"/>
    <w:rsid w:val="007335B9"/>
    <w:rsid w:val="00734158"/>
    <w:rsid w:val="00734CEF"/>
    <w:rsid w:val="00735770"/>
    <w:rsid w:val="00736A85"/>
    <w:rsid w:val="00737B30"/>
    <w:rsid w:val="00740176"/>
    <w:rsid w:val="00741705"/>
    <w:rsid w:val="00741F24"/>
    <w:rsid w:val="007422CE"/>
    <w:rsid w:val="00742A50"/>
    <w:rsid w:val="00744963"/>
    <w:rsid w:val="0074553F"/>
    <w:rsid w:val="0074643D"/>
    <w:rsid w:val="007469C6"/>
    <w:rsid w:val="007469E4"/>
    <w:rsid w:val="007471EF"/>
    <w:rsid w:val="00747E04"/>
    <w:rsid w:val="0075096D"/>
    <w:rsid w:val="00751BA8"/>
    <w:rsid w:val="00751D9E"/>
    <w:rsid w:val="007529CE"/>
    <w:rsid w:val="00752D4D"/>
    <w:rsid w:val="00752ECA"/>
    <w:rsid w:val="0075307E"/>
    <w:rsid w:val="0075393B"/>
    <w:rsid w:val="00753E36"/>
    <w:rsid w:val="00754354"/>
    <w:rsid w:val="007565F0"/>
    <w:rsid w:val="007568FC"/>
    <w:rsid w:val="00756BBE"/>
    <w:rsid w:val="00756CEF"/>
    <w:rsid w:val="007575A8"/>
    <w:rsid w:val="00757831"/>
    <w:rsid w:val="00760838"/>
    <w:rsid w:val="00760D2F"/>
    <w:rsid w:val="00761C00"/>
    <w:rsid w:val="0076296C"/>
    <w:rsid w:val="00766920"/>
    <w:rsid w:val="007706AF"/>
    <w:rsid w:val="00770AE7"/>
    <w:rsid w:val="00771CF8"/>
    <w:rsid w:val="007747BC"/>
    <w:rsid w:val="007748C4"/>
    <w:rsid w:val="0077546F"/>
    <w:rsid w:val="0077583C"/>
    <w:rsid w:val="00777545"/>
    <w:rsid w:val="00777693"/>
    <w:rsid w:val="00777AAF"/>
    <w:rsid w:val="0078154A"/>
    <w:rsid w:val="007831ED"/>
    <w:rsid w:val="00787667"/>
    <w:rsid w:val="00787A2E"/>
    <w:rsid w:val="00793108"/>
    <w:rsid w:val="00793A22"/>
    <w:rsid w:val="00793B21"/>
    <w:rsid w:val="00793DC5"/>
    <w:rsid w:val="00795E1B"/>
    <w:rsid w:val="007962E6"/>
    <w:rsid w:val="007975CB"/>
    <w:rsid w:val="007A0749"/>
    <w:rsid w:val="007A1735"/>
    <w:rsid w:val="007A1796"/>
    <w:rsid w:val="007A50CD"/>
    <w:rsid w:val="007A5228"/>
    <w:rsid w:val="007A5449"/>
    <w:rsid w:val="007A571B"/>
    <w:rsid w:val="007A71CD"/>
    <w:rsid w:val="007B059D"/>
    <w:rsid w:val="007B11BE"/>
    <w:rsid w:val="007B15CE"/>
    <w:rsid w:val="007B21AF"/>
    <w:rsid w:val="007B301C"/>
    <w:rsid w:val="007B3319"/>
    <w:rsid w:val="007B3691"/>
    <w:rsid w:val="007B3EB2"/>
    <w:rsid w:val="007B46B5"/>
    <w:rsid w:val="007B67A2"/>
    <w:rsid w:val="007B72F6"/>
    <w:rsid w:val="007B75E3"/>
    <w:rsid w:val="007B7A46"/>
    <w:rsid w:val="007C1785"/>
    <w:rsid w:val="007C28F2"/>
    <w:rsid w:val="007C42CE"/>
    <w:rsid w:val="007C4A4F"/>
    <w:rsid w:val="007C4F66"/>
    <w:rsid w:val="007C5C87"/>
    <w:rsid w:val="007C5F95"/>
    <w:rsid w:val="007C6881"/>
    <w:rsid w:val="007C6E1A"/>
    <w:rsid w:val="007C75D4"/>
    <w:rsid w:val="007C7E72"/>
    <w:rsid w:val="007C7EB7"/>
    <w:rsid w:val="007D0CA3"/>
    <w:rsid w:val="007D132A"/>
    <w:rsid w:val="007D271B"/>
    <w:rsid w:val="007D2C04"/>
    <w:rsid w:val="007D4858"/>
    <w:rsid w:val="007D4D89"/>
    <w:rsid w:val="007D523D"/>
    <w:rsid w:val="007D57CB"/>
    <w:rsid w:val="007D5F11"/>
    <w:rsid w:val="007D7EE2"/>
    <w:rsid w:val="007E0B22"/>
    <w:rsid w:val="007E1C70"/>
    <w:rsid w:val="007E2715"/>
    <w:rsid w:val="007E39BB"/>
    <w:rsid w:val="007E3EDE"/>
    <w:rsid w:val="007E4C66"/>
    <w:rsid w:val="007E67A5"/>
    <w:rsid w:val="007E761A"/>
    <w:rsid w:val="007F0C11"/>
    <w:rsid w:val="007F1736"/>
    <w:rsid w:val="007F236A"/>
    <w:rsid w:val="007F3810"/>
    <w:rsid w:val="007F3900"/>
    <w:rsid w:val="007F41AA"/>
    <w:rsid w:val="007F5DAF"/>
    <w:rsid w:val="007F6950"/>
    <w:rsid w:val="007F6FB7"/>
    <w:rsid w:val="007F79E5"/>
    <w:rsid w:val="0080234C"/>
    <w:rsid w:val="008025E4"/>
    <w:rsid w:val="00803787"/>
    <w:rsid w:val="0080393A"/>
    <w:rsid w:val="00804415"/>
    <w:rsid w:val="00804FAB"/>
    <w:rsid w:val="0080554C"/>
    <w:rsid w:val="00805985"/>
    <w:rsid w:val="00806915"/>
    <w:rsid w:val="008074C3"/>
    <w:rsid w:val="00807670"/>
    <w:rsid w:val="00807861"/>
    <w:rsid w:val="008079EB"/>
    <w:rsid w:val="0081045B"/>
    <w:rsid w:val="00811FD3"/>
    <w:rsid w:val="00813883"/>
    <w:rsid w:val="00813BB3"/>
    <w:rsid w:val="00813E72"/>
    <w:rsid w:val="00817B1B"/>
    <w:rsid w:val="008218CC"/>
    <w:rsid w:val="0082200F"/>
    <w:rsid w:val="008227B4"/>
    <w:rsid w:val="00822C58"/>
    <w:rsid w:val="00822D39"/>
    <w:rsid w:val="008234A7"/>
    <w:rsid w:val="0082384D"/>
    <w:rsid w:val="0082385E"/>
    <w:rsid w:val="008238CA"/>
    <w:rsid w:val="008239C6"/>
    <w:rsid w:val="00824169"/>
    <w:rsid w:val="00824554"/>
    <w:rsid w:val="00825553"/>
    <w:rsid w:val="00825EFA"/>
    <w:rsid w:val="00827A68"/>
    <w:rsid w:val="008305B9"/>
    <w:rsid w:val="0083084D"/>
    <w:rsid w:val="00831650"/>
    <w:rsid w:val="00831CCB"/>
    <w:rsid w:val="008332E8"/>
    <w:rsid w:val="00834C2D"/>
    <w:rsid w:val="00834EB5"/>
    <w:rsid w:val="00835495"/>
    <w:rsid w:val="00835551"/>
    <w:rsid w:val="00836BBD"/>
    <w:rsid w:val="00836C23"/>
    <w:rsid w:val="0083770F"/>
    <w:rsid w:val="00837900"/>
    <w:rsid w:val="00840668"/>
    <w:rsid w:val="00840C60"/>
    <w:rsid w:val="00841EE8"/>
    <w:rsid w:val="00841FC3"/>
    <w:rsid w:val="00842513"/>
    <w:rsid w:val="00842D28"/>
    <w:rsid w:val="00842DD8"/>
    <w:rsid w:val="00845233"/>
    <w:rsid w:val="00845B9A"/>
    <w:rsid w:val="00846677"/>
    <w:rsid w:val="008468DC"/>
    <w:rsid w:val="008515A7"/>
    <w:rsid w:val="008559E2"/>
    <w:rsid w:val="008562D4"/>
    <w:rsid w:val="008563AB"/>
    <w:rsid w:val="0086071A"/>
    <w:rsid w:val="008636F3"/>
    <w:rsid w:val="00864658"/>
    <w:rsid w:val="00864900"/>
    <w:rsid w:val="00865217"/>
    <w:rsid w:val="00867BEC"/>
    <w:rsid w:val="00867FAD"/>
    <w:rsid w:val="00871036"/>
    <w:rsid w:val="0087190E"/>
    <w:rsid w:val="00871E16"/>
    <w:rsid w:val="00872691"/>
    <w:rsid w:val="00872E6B"/>
    <w:rsid w:val="008731D4"/>
    <w:rsid w:val="00874432"/>
    <w:rsid w:val="008747E8"/>
    <w:rsid w:val="00875F0A"/>
    <w:rsid w:val="0087612E"/>
    <w:rsid w:val="00876774"/>
    <w:rsid w:val="0087699F"/>
    <w:rsid w:val="00876C92"/>
    <w:rsid w:val="00877A4E"/>
    <w:rsid w:val="008811E8"/>
    <w:rsid w:val="00881D0D"/>
    <w:rsid w:val="008820FA"/>
    <w:rsid w:val="00882759"/>
    <w:rsid w:val="00883941"/>
    <w:rsid w:val="008842D2"/>
    <w:rsid w:val="00885120"/>
    <w:rsid w:val="00885AFE"/>
    <w:rsid w:val="00885C50"/>
    <w:rsid w:val="00885EC4"/>
    <w:rsid w:val="00887DB1"/>
    <w:rsid w:val="00890992"/>
    <w:rsid w:val="00891E21"/>
    <w:rsid w:val="00892343"/>
    <w:rsid w:val="00892994"/>
    <w:rsid w:val="00892AA5"/>
    <w:rsid w:val="00892BBA"/>
    <w:rsid w:val="00894394"/>
    <w:rsid w:val="00896826"/>
    <w:rsid w:val="008A02B0"/>
    <w:rsid w:val="008A0945"/>
    <w:rsid w:val="008A2C7E"/>
    <w:rsid w:val="008A3194"/>
    <w:rsid w:val="008A3572"/>
    <w:rsid w:val="008A438B"/>
    <w:rsid w:val="008A49F0"/>
    <w:rsid w:val="008A4F28"/>
    <w:rsid w:val="008A5D3B"/>
    <w:rsid w:val="008A5F28"/>
    <w:rsid w:val="008B0D26"/>
    <w:rsid w:val="008B0F01"/>
    <w:rsid w:val="008B4A00"/>
    <w:rsid w:val="008B61CD"/>
    <w:rsid w:val="008B6B59"/>
    <w:rsid w:val="008B76EB"/>
    <w:rsid w:val="008C0BA1"/>
    <w:rsid w:val="008C0DAF"/>
    <w:rsid w:val="008C119E"/>
    <w:rsid w:val="008C1CD2"/>
    <w:rsid w:val="008C218D"/>
    <w:rsid w:val="008C31A4"/>
    <w:rsid w:val="008C4DC2"/>
    <w:rsid w:val="008C5073"/>
    <w:rsid w:val="008C5336"/>
    <w:rsid w:val="008C6176"/>
    <w:rsid w:val="008D06A5"/>
    <w:rsid w:val="008D24C7"/>
    <w:rsid w:val="008D2C9D"/>
    <w:rsid w:val="008D3701"/>
    <w:rsid w:val="008D4A98"/>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F0CC5"/>
    <w:rsid w:val="008F15EE"/>
    <w:rsid w:val="008F1EB2"/>
    <w:rsid w:val="008F2EA7"/>
    <w:rsid w:val="008F2FD2"/>
    <w:rsid w:val="008F4B86"/>
    <w:rsid w:val="008F62C7"/>
    <w:rsid w:val="008F6A61"/>
    <w:rsid w:val="008F6FCF"/>
    <w:rsid w:val="008F7225"/>
    <w:rsid w:val="009003BF"/>
    <w:rsid w:val="00901030"/>
    <w:rsid w:val="009015C2"/>
    <w:rsid w:val="0090181C"/>
    <w:rsid w:val="009018FD"/>
    <w:rsid w:val="009021B9"/>
    <w:rsid w:val="009028C2"/>
    <w:rsid w:val="00902ECA"/>
    <w:rsid w:val="00902EE6"/>
    <w:rsid w:val="00902F6B"/>
    <w:rsid w:val="00903165"/>
    <w:rsid w:val="00903A57"/>
    <w:rsid w:val="009040AD"/>
    <w:rsid w:val="009049AB"/>
    <w:rsid w:val="00904DB6"/>
    <w:rsid w:val="009059B6"/>
    <w:rsid w:val="00907B49"/>
    <w:rsid w:val="00910A50"/>
    <w:rsid w:val="00910E61"/>
    <w:rsid w:val="0091100B"/>
    <w:rsid w:val="009113FE"/>
    <w:rsid w:val="009114F4"/>
    <w:rsid w:val="009116A9"/>
    <w:rsid w:val="009119ED"/>
    <w:rsid w:val="00911A06"/>
    <w:rsid w:val="00911C5D"/>
    <w:rsid w:val="00911CA5"/>
    <w:rsid w:val="00913038"/>
    <w:rsid w:val="00914740"/>
    <w:rsid w:val="00914872"/>
    <w:rsid w:val="0091520D"/>
    <w:rsid w:val="00915E70"/>
    <w:rsid w:val="009169C9"/>
    <w:rsid w:val="00916D0E"/>
    <w:rsid w:val="00916F9F"/>
    <w:rsid w:val="0092089B"/>
    <w:rsid w:val="00920A71"/>
    <w:rsid w:val="009216B1"/>
    <w:rsid w:val="0092218E"/>
    <w:rsid w:val="0092250B"/>
    <w:rsid w:val="00922DA7"/>
    <w:rsid w:val="00923723"/>
    <w:rsid w:val="00924D92"/>
    <w:rsid w:val="00924EE2"/>
    <w:rsid w:val="00925809"/>
    <w:rsid w:val="00925D58"/>
    <w:rsid w:val="00926C3F"/>
    <w:rsid w:val="00930AE7"/>
    <w:rsid w:val="00930D94"/>
    <w:rsid w:val="00930F37"/>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3D3B"/>
    <w:rsid w:val="00955A6F"/>
    <w:rsid w:val="00957541"/>
    <w:rsid w:val="00960D38"/>
    <w:rsid w:val="00961044"/>
    <w:rsid w:val="0096140E"/>
    <w:rsid w:val="00961860"/>
    <w:rsid w:val="009639CB"/>
    <w:rsid w:val="00963CE2"/>
    <w:rsid w:val="00963E56"/>
    <w:rsid w:val="00964D81"/>
    <w:rsid w:val="009650CB"/>
    <w:rsid w:val="00965A58"/>
    <w:rsid w:val="00966B77"/>
    <w:rsid w:val="00967912"/>
    <w:rsid w:val="00967EDB"/>
    <w:rsid w:val="00970203"/>
    <w:rsid w:val="0097041E"/>
    <w:rsid w:val="009704B6"/>
    <w:rsid w:val="0097087B"/>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1FAD"/>
    <w:rsid w:val="009820BE"/>
    <w:rsid w:val="009838CD"/>
    <w:rsid w:val="00983B67"/>
    <w:rsid w:val="00983C1A"/>
    <w:rsid w:val="00983ECC"/>
    <w:rsid w:val="00985D1C"/>
    <w:rsid w:val="00985DF2"/>
    <w:rsid w:val="00985FA7"/>
    <w:rsid w:val="0099096F"/>
    <w:rsid w:val="009925B9"/>
    <w:rsid w:val="00992CB5"/>
    <w:rsid w:val="009939B7"/>
    <w:rsid w:val="00994470"/>
    <w:rsid w:val="0099537D"/>
    <w:rsid w:val="0099626C"/>
    <w:rsid w:val="009964A3"/>
    <w:rsid w:val="0099699F"/>
    <w:rsid w:val="009A15E1"/>
    <w:rsid w:val="009A163B"/>
    <w:rsid w:val="009A2138"/>
    <w:rsid w:val="009A222E"/>
    <w:rsid w:val="009A278F"/>
    <w:rsid w:val="009A2CD8"/>
    <w:rsid w:val="009A35EA"/>
    <w:rsid w:val="009A3768"/>
    <w:rsid w:val="009A3F20"/>
    <w:rsid w:val="009A40CC"/>
    <w:rsid w:val="009A4A80"/>
    <w:rsid w:val="009A596A"/>
    <w:rsid w:val="009A5A6F"/>
    <w:rsid w:val="009A7132"/>
    <w:rsid w:val="009A7230"/>
    <w:rsid w:val="009A7A47"/>
    <w:rsid w:val="009A7D51"/>
    <w:rsid w:val="009B0360"/>
    <w:rsid w:val="009B15EE"/>
    <w:rsid w:val="009B2AF5"/>
    <w:rsid w:val="009B464A"/>
    <w:rsid w:val="009B5011"/>
    <w:rsid w:val="009B5AF1"/>
    <w:rsid w:val="009B5BDE"/>
    <w:rsid w:val="009B675B"/>
    <w:rsid w:val="009C0373"/>
    <w:rsid w:val="009C0A90"/>
    <w:rsid w:val="009C1490"/>
    <w:rsid w:val="009C18B0"/>
    <w:rsid w:val="009C4AE8"/>
    <w:rsid w:val="009C4BC6"/>
    <w:rsid w:val="009C4FC7"/>
    <w:rsid w:val="009C51FF"/>
    <w:rsid w:val="009D0E85"/>
    <w:rsid w:val="009D18A8"/>
    <w:rsid w:val="009D1AED"/>
    <w:rsid w:val="009D2592"/>
    <w:rsid w:val="009D2F1C"/>
    <w:rsid w:val="009D3CE6"/>
    <w:rsid w:val="009D442E"/>
    <w:rsid w:val="009D455F"/>
    <w:rsid w:val="009D7258"/>
    <w:rsid w:val="009E09EA"/>
    <w:rsid w:val="009E1D87"/>
    <w:rsid w:val="009E26F5"/>
    <w:rsid w:val="009E31F8"/>
    <w:rsid w:val="009E3C7F"/>
    <w:rsid w:val="009E3C86"/>
    <w:rsid w:val="009E5D8B"/>
    <w:rsid w:val="009E5DB3"/>
    <w:rsid w:val="009E6CC2"/>
    <w:rsid w:val="009F0DFA"/>
    <w:rsid w:val="009F1629"/>
    <w:rsid w:val="009F18AD"/>
    <w:rsid w:val="009F1D94"/>
    <w:rsid w:val="009F23BE"/>
    <w:rsid w:val="009F292C"/>
    <w:rsid w:val="009F294A"/>
    <w:rsid w:val="009F2B95"/>
    <w:rsid w:val="009F417B"/>
    <w:rsid w:val="009F492E"/>
    <w:rsid w:val="009F4CA1"/>
    <w:rsid w:val="009F6EE6"/>
    <w:rsid w:val="009F6FED"/>
    <w:rsid w:val="00A0033D"/>
    <w:rsid w:val="00A003BA"/>
    <w:rsid w:val="00A00E68"/>
    <w:rsid w:val="00A01FB7"/>
    <w:rsid w:val="00A02078"/>
    <w:rsid w:val="00A029CA"/>
    <w:rsid w:val="00A02A8F"/>
    <w:rsid w:val="00A03A66"/>
    <w:rsid w:val="00A03E95"/>
    <w:rsid w:val="00A03F89"/>
    <w:rsid w:val="00A04104"/>
    <w:rsid w:val="00A0412E"/>
    <w:rsid w:val="00A04E5A"/>
    <w:rsid w:val="00A04F05"/>
    <w:rsid w:val="00A04FDB"/>
    <w:rsid w:val="00A06ADC"/>
    <w:rsid w:val="00A11090"/>
    <w:rsid w:val="00A116A0"/>
    <w:rsid w:val="00A11ADC"/>
    <w:rsid w:val="00A11DCC"/>
    <w:rsid w:val="00A1354F"/>
    <w:rsid w:val="00A136E8"/>
    <w:rsid w:val="00A1518B"/>
    <w:rsid w:val="00A163DF"/>
    <w:rsid w:val="00A1657A"/>
    <w:rsid w:val="00A16AA8"/>
    <w:rsid w:val="00A214D1"/>
    <w:rsid w:val="00A22E3A"/>
    <w:rsid w:val="00A23206"/>
    <w:rsid w:val="00A23714"/>
    <w:rsid w:val="00A24024"/>
    <w:rsid w:val="00A24D35"/>
    <w:rsid w:val="00A25964"/>
    <w:rsid w:val="00A2618A"/>
    <w:rsid w:val="00A263DF"/>
    <w:rsid w:val="00A26CD9"/>
    <w:rsid w:val="00A31668"/>
    <w:rsid w:val="00A31C22"/>
    <w:rsid w:val="00A33029"/>
    <w:rsid w:val="00A33704"/>
    <w:rsid w:val="00A3373A"/>
    <w:rsid w:val="00A35153"/>
    <w:rsid w:val="00A35DB4"/>
    <w:rsid w:val="00A370F7"/>
    <w:rsid w:val="00A3724C"/>
    <w:rsid w:val="00A37640"/>
    <w:rsid w:val="00A37DAF"/>
    <w:rsid w:val="00A403DB"/>
    <w:rsid w:val="00A41240"/>
    <w:rsid w:val="00A4126F"/>
    <w:rsid w:val="00A42650"/>
    <w:rsid w:val="00A42FBC"/>
    <w:rsid w:val="00A4311F"/>
    <w:rsid w:val="00A43130"/>
    <w:rsid w:val="00A463A4"/>
    <w:rsid w:val="00A47172"/>
    <w:rsid w:val="00A52578"/>
    <w:rsid w:val="00A529B6"/>
    <w:rsid w:val="00A53561"/>
    <w:rsid w:val="00A537B7"/>
    <w:rsid w:val="00A54AB6"/>
    <w:rsid w:val="00A55506"/>
    <w:rsid w:val="00A57247"/>
    <w:rsid w:val="00A57571"/>
    <w:rsid w:val="00A57AA3"/>
    <w:rsid w:val="00A57D3F"/>
    <w:rsid w:val="00A57F7D"/>
    <w:rsid w:val="00A60E54"/>
    <w:rsid w:val="00A62981"/>
    <w:rsid w:val="00A629A3"/>
    <w:rsid w:val="00A65291"/>
    <w:rsid w:val="00A65452"/>
    <w:rsid w:val="00A678FA"/>
    <w:rsid w:val="00A708F6"/>
    <w:rsid w:val="00A720F5"/>
    <w:rsid w:val="00A72BAD"/>
    <w:rsid w:val="00A73192"/>
    <w:rsid w:val="00A7364E"/>
    <w:rsid w:val="00A74FA0"/>
    <w:rsid w:val="00A764C4"/>
    <w:rsid w:val="00A76D4F"/>
    <w:rsid w:val="00A77058"/>
    <w:rsid w:val="00A80CE1"/>
    <w:rsid w:val="00A81DF5"/>
    <w:rsid w:val="00A82EE4"/>
    <w:rsid w:val="00A835E4"/>
    <w:rsid w:val="00A84BDF"/>
    <w:rsid w:val="00A84DDC"/>
    <w:rsid w:val="00A85FF4"/>
    <w:rsid w:val="00A871B3"/>
    <w:rsid w:val="00A87618"/>
    <w:rsid w:val="00A87F08"/>
    <w:rsid w:val="00A91389"/>
    <w:rsid w:val="00A925CB"/>
    <w:rsid w:val="00A929BA"/>
    <w:rsid w:val="00A945B1"/>
    <w:rsid w:val="00A94B24"/>
    <w:rsid w:val="00A94BCB"/>
    <w:rsid w:val="00A9528C"/>
    <w:rsid w:val="00A96381"/>
    <w:rsid w:val="00A9715E"/>
    <w:rsid w:val="00AA1942"/>
    <w:rsid w:val="00AA33A8"/>
    <w:rsid w:val="00AA3529"/>
    <w:rsid w:val="00AA413B"/>
    <w:rsid w:val="00AA67B5"/>
    <w:rsid w:val="00AA6804"/>
    <w:rsid w:val="00AA787F"/>
    <w:rsid w:val="00AB08A5"/>
    <w:rsid w:val="00AB4C4D"/>
    <w:rsid w:val="00AB6031"/>
    <w:rsid w:val="00AB64AC"/>
    <w:rsid w:val="00AB7734"/>
    <w:rsid w:val="00AC03B7"/>
    <w:rsid w:val="00AC0779"/>
    <w:rsid w:val="00AC1324"/>
    <w:rsid w:val="00AC1336"/>
    <w:rsid w:val="00AC143B"/>
    <w:rsid w:val="00AC19AF"/>
    <w:rsid w:val="00AC1B04"/>
    <w:rsid w:val="00AC26FA"/>
    <w:rsid w:val="00AC3FBE"/>
    <w:rsid w:val="00AC78D7"/>
    <w:rsid w:val="00AD0948"/>
    <w:rsid w:val="00AD0B14"/>
    <w:rsid w:val="00AD1D36"/>
    <w:rsid w:val="00AD1D6D"/>
    <w:rsid w:val="00AD1F3E"/>
    <w:rsid w:val="00AD21D9"/>
    <w:rsid w:val="00AD2709"/>
    <w:rsid w:val="00AD2F8B"/>
    <w:rsid w:val="00AD3D0E"/>
    <w:rsid w:val="00AD4527"/>
    <w:rsid w:val="00AD7874"/>
    <w:rsid w:val="00AD7F14"/>
    <w:rsid w:val="00AE0E8F"/>
    <w:rsid w:val="00AE1EE8"/>
    <w:rsid w:val="00AE35C0"/>
    <w:rsid w:val="00AE37BF"/>
    <w:rsid w:val="00AE4914"/>
    <w:rsid w:val="00AE4C91"/>
    <w:rsid w:val="00AE52A2"/>
    <w:rsid w:val="00AE6C94"/>
    <w:rsid w:val="00AF02A8"/>
    <w:rsid w:val="00AF1579"/>
    <w:rsid w:val="00AF46F7"/>
    <w:rsid w:val="00AF51C2"/>
    <w:rsid w:val="00AF60A6"/>
    <w:rsid w:val="00AF6266"/>
    <w:rsid w:val="00AF78CB"/>
    <w:rsid w:val="00AF7C7E"/>
    <w:rsid w:val="00AF7EA7"/>
    <w:rsid w:val="00B0026F"/>
    <w:rsid w:val="00B00C74"/>
    <w:rsid w:val="00B01D80"/>
    <w:rsid w:val="00B01FAC"/>
    <w:rsid w:val="00B029DC"/>
    <w:rsid w:val="00B039CC"/>
    <w:rsid w:val="00B04596"/>
    <w:rsid w:val="00B06B67"/>
    <w:rsid w:val="00B06D00"/>
    <w:rsid w:val="00B07831"/>
    <w:rsid w:val="00B07F63"/>
    <w:rsid w:val="00B103DB"/>
    <w:rsid w:val="00B10454"/>
    <w:rsid w:val="00B11F0B"/>
    <w:rsid w:val="00B12253"/>
    <w:rsid w:val="00B1313D"/>
    <w:rsid w:val="00B134D0"/>
    <w:rsid w:val="00B15064"/>
    <w:rsid w:val="00B15D3F"/>
    <w:rsid w:val="00B16B01"/>
    <w:rsid w:val="00B179F2"/>
    <w:rsid w:val="00B20829"/>
    <w:rsid w:val="00B21044"/>
    <w:rsid w:val="00B22063"/>
    <w:rsid w:val="00B2266B"/>
    <w:rsid w:val="00B23A62"/>
    <w:rsid w:val="00B26524"/>
    <w:rsid w:val="00B26E57"/>
    <w:rsid w:val="00B31EE4"/>
    <w:rsid w:val="00B3204D"/>
    <w:rsid w:val="00B3502D"/>
    <w:rsid w:val="00B355A0"/>
    <w:rsid w:val="00B35D43"/>
    <w:rsid w:val="00B3710F"/>
    <w:rsid w:val="00B404D8"/>
    <w:rsid w:val="00B41D13"/>
    <w:rsid w:val="00B4336F"/>
    <w:rsid w:val="00B4399D"/>
    <w:rsid w:val="00B43B5D"/>
    <w:rsid w:val="00B44221"/>
    <w:rsid w:val="00B4453B"/>
    <w:rsid w:val="00B510DB"/>
    <w:rsid w:val="00B52301"/>
    <w:rsid w:val="00B527A2"/>
    <w:rsid w:val="00B52D24"/>
    <w:rsid w:val="00B53FA1"/>
    <w:rsid w:val="00B54B70"/>
    <w:rsid w:val="00B557CE"/>
    <w:rsid w:val="00B571A4"/>
    <w:rsid w:val="00B57A4F"/>
    <w:rsid w:val="00B61246"/>
    <w:rsid w:val="00B6177B"/>
    <w:rsid w:val="00B618BD"/>
    <w:rsid w:val="00B61EC2"/>
    <w:rsid w:val="00B64754"/>
    <w:rsid w:val="00B65DA3"/>
    <w:rsid w:val="00B66240"/>
    <w:rsid w:val="00B6641A"/>
    <w:rsid w:val="00B674EF"/>
    <w:rsid w:val="00B675A3"/>
    <w:rsid w:val="00B67A81"/>
    <w:rsid w:val="00B7070F"/>
    <w:rsid w:val="00B7448E"/>
    <w:rsid w:val="00B747A3"/>
    <w:rsid w:val="00B772DA"/>
    <w:rsid w:val="00B807C5"/>
    <w:rsid w:val="00B80A90"/>
    <w:rsid w:val="00B811AA"/>
    <w:rsid w:val="00B82D77"/>
    <w:rsid w:val="00B840A8"/>
    <w:rsid w:val="00B86385"/>
    <w:rsid w:val="00B87161"/>
    <w:rsid w:val="00B87612"/>
    <w:rsid w:val="00B87F68"/>
    <w:rsid w:val="00B918EC"/>
    <w:rsid w:val="00B92D7D"/>
    <w:rsid w:val="00B9407D"/>
    <w:rsid w:val="00B95B14"/>
    <w:rsid w:val="00BA0F15"/>
    <w:rsid w:val="00BA141D"/>
    <w:rsid w:val="00BA265D"/>
    <w:rsid w:val="00BA282A"/>
    <w:rsid w:val="00BA3778"/>
    <w:rsid w:val="00BA39A2"/>
    <w:rsid w:val="00BA4863"/>
    <w:rsid w:val="00BA4D64"/>
    <w:rsid w:val="00BA4E9E"/>
    <w:rsid w:val="00BA5C16"/>
    <w:rsid w:val="00BB0BF6"/>
    <w:rsid w:val="00BB2919"/>
    <w:rsid w:val="00BB2A45"/>
    <w:rsid w:val="00BB2CF4"/>
    <w:rsid w:val="00BB336F"/>
    <w:rsid w:val="00BB35AF"/>
    <w:rsid w:val="00BB3DDC"/>
    <w:rsid w:val="00BB5597"/>
    <w:rsid w:val="00BB5A1A"/>
    <w:rsid w:val="00BB5F21"/>
    <w:rsid w:val="00BB6EE3"/>
    <w:rsid w:val="00BB781F"/>
    <w:rsid w:val="00BB7A07"/>
    <w:rsid w:val="00BB7A83"/>
    <w:rsid w:val="00BC1E69"/>
    <w:rsid w:val="00BC22D1"/>
    <w:rsid w:val="00BC251A"/>
    <w:rsid w:val="00BC2858"/>
    <w:rsid w:val="00BC3518"/>
    <w:rsid w:val="00BC3CA9"/>
    <w:rsid w:val="00BC4224"/>
    <w:rsid w:val="00BC5C27"/>
    <w:rsid w:val="00BC5F54"/>
    <w:rsid w:val="00BC7B0B"/>
    <w:rsid w:val="00BC7E11"/>
    <w:rsid w:val="00BC7E62"/>
    <w:rsid w:val="00BC7E7E"/>
    <w:rsid w:val="00BD0127"/>
    <w:rsid w:val="00BD12C0"/>
    <w:rsid w:val="00BD12F3"/>
    <w:rsid w:val="00BD191F"/>
    <w:rsid w:val="00BD1BC4"/>
    <w:rsid w:val="00BD2498"/>
    <w:rsid w:val="00BD308C"/>
    <w:rsid w:val="00BD4EAE"/>
    <w:rsid w:val="00BD5246"/>
    <w:rsid w:val="00BD6143"/>
    <w:rsid w:val="00BD792C"/>
    <w:rsid w:val="00BD7B1B"/>
    <w:rsid w:val="00BD7CAB"/>
    <w:rsid w:val="00BE2F6D"/>
    <w:rsid w:val="00BE3BA8"/>
    <w:rsid w:val="00BE3ED9"/>
    <w:rsid w:val="00BE4765"/>
    <w:rsid w:val="00BE4894"/>
    <w:rsid w:val="00BE53E9"/>
    <w:rsid w:val="00BE68E3"/>
    <w:rsid w:val="00BE6CF8"/>
    <w:rsid w:val="00BE7395"/>
    <w:rsid w:val="00BE7E66"/>
    <w:rsid w:val="00BF324B"/>
    <w:rsid w:val="00BF3804"/>
    <w:rsid w:val="00BF4257"/>
    <w:rsid w:val="00BF688B"/>
    <w:rsid w:val="00BF6EBE"/>
    <w:rsid w:val="00BF7F62"/>
    <w:rsid w:val="00C024AB"/>
    <w:rsid w:val="00C034C9"/>
    <w:rsid w:val="00C039C0"/>
    <w:rsid w:val="00C045AC"/>
    <w:rsid w:val="00C04A13"/>
    <w:rsid w:val="00C04CE2"/>
    <w:rsid w:val="00C05022"/>
    <w:rsid w:val="00C0504B"/>
    <w:rsid w:val="00C05E27"/>
    <w:rsid w:val="00C0614C"/>
    <w:rsid w:val="00C06A54"/>
    <w:rsid w:val="00C071A7"/>
    <w:rsid w:val="00C078E1"/>
    <w:rsid w:val="00C07EB2"/>
    <w:rsid w:val="00C11CC1"/>
    <w:rsid w:val="00C11D17"/>
    <w:rsid w:val="00C13973"/>
    <w:rsid w:val="00C14A96"/>
    <w:rsid w:val="00C153AB"/>
    <w:rsid w:val="00C15BB5"/>
    <w:rsid w:val="00C15DD0"/>
    <w:rsid w:val="00C16B68"/>
    <w:rsid w:val="00C17BED"/>
    <w:rsid w:val="00C20FD7"/>
    <w:rsid w:val="00C22FC5"/>
    <w:rsid w:val="00C230F8"/>
    <w:rsid w:val="00C24DA2"/>
    <w:rsid w:val="00C2542D"/>
    <w:rsid w:val="00C269A5"/>
    <w:rsid w:val="00C30576"/>
    <w:rsid w:val="00C3100A"/>
    <w:rsid w:val="00C3160B"/>
    <w:rsid w:val="00C32B0B"/>
    <w:rsid w:val="00C348B0"/>
    <w:rsid w:val="00C34BEC"/>
    <w:rsid w:val="00C353A8"/>
    <w:rsid w:val="00C35976"/>
    <w:rsid w:val="00C367D9"/>
    <w:rsid w:val="00C37D91"/>
    <w:rsid w:val="00C420BB"/>
    <w:rsid w:val="00C424B9"/>
    <w:rsid w:val="00C43081"/>
    <w:rsid w:val="00C43B60"/>
    <w:rsid w:val="00C4577C"/>
    <w:rsid w:val="00C45D94"/>
    <w:rsid w:val="00C463AD"/>
    <w:rsid w:val="00C46D8E"/>
    <w:rsid w:val="00C47668"/>
    <w:rsid w:val="00C47CA4"/>
    <w:rsid w:val="00C500F6"/>
    <w:rsid w:val="00C51773"/>
    <w:rsid w:val="00C51B48"/>
    <w:rsid w:val="00C52A94"/>
    <w:rsid w:val="00C53390"/>
    <w:rsid w:val="00C5386A"/>
    <w:rsid w:val="00C54114"/>
    <w:rsid w:val="00C543BD"/>
    <w:rsid w:val="00C54806"/>
    <w:rsid w:val="00C54F55"/>
    <w:rsid w:val="00C56580"/>
    <w:rsid w:val="00C600D4"/>
    <w:rsid w:val="00C60AB4"/>
    <w:rsid w:val="00C620B8"/>
    <w:rsid w:val="00C62619"/>
    <w:rsid w:val="00C6393C"/>
    <w:rsid w:val="00C63F10"/>
    <w:rsid w:val="00C64B27"/>
    <w:rsid w:val="00C657E2"/>
    <w:rsid w:val="00C66A59"/>
    <w:rsid w:val="00C66AA8"/>
    <w:rsid w:val="00C70ED5"/>
    <w:rsid w:val="00C71311"/>
    <w:rsid w:val="00C7212B"/>
    <w:rsid w:val="00C72164"/>
    <w:rsid w:val="00C72A0E"/>
    <w:rsid w:val="00C73784"/>
    <w:rsid w:val="00C74BBB"/>
    <w:rsid w:val="00C750A7"/>
    <w:rsid w:val="00C75BF9"/>
    <w:rsid w:val="00C75E6A"/>
    <w:rsid w:val="00C81872"/>
    <w:rsid w:val="00C81D24"/>
    <w:rsid w:val="00C827CD"/>
    <w:rsid w:val="00C84928"/>
    <w:rsid w:val="00C8492C"/>
    <w:rsid w:val="00C861D2"/>
    <w:rsid w:val="00C86F34"/>
    <w:rsid w:val="00C87592"/>
    <w:rsid w:val="00C90416"/>
    <w:rsid w:val="00C910D0"/>
    <w:rsid w:val="00C91C7C"/>
    <w:rsid w:val="00C92298"/>
    <w:rsid w:val="00C92ACA"/>
    <w:rsid w:val="00C92EEB"/>
    <w:rsid w:val="00C9356B"/>
    <w:rsid w:val="00C95211"/>
    <w:rsid w:val="00C95B64"/>
    <w:rsid w:val="00C96DA6"/>
    <w:rsid w:val="00C96E52"/>
    <w:rsid w:val="00C97930"/>
    <w:rsid w:val="00C97F4A"/>
    <w:rsid w:val="00CA00B3"/>
    <w:rsid w:val="00CA0F03"/>
    <w:rsid w:val="00CA15F8"/>
    <w:rsid w:val="00CA21BD"/>
    <w:rsid w:val="00CA2981"/>
    <w:rsid w:val="00CA3404"/>
    <w:rsid w:val="00CA4EA8"/>
    <w:rsid w:val="00CA5CA0"/>
    <w:rsid w:val="00CA7A77"/>
    <w:rsid w:val="00CB041D"/>
    <w:rsid w:val="00CB16B2"/>
    <w:rsid w:val="00CB1901"/>
    <w:rsid w:val="00CB2DB0"/>
    <w:rsid w:val="00CB40CA"/>
    <w:rsid w:val="00CB4105"/>
    <w:rsid w:val="00CB5068"/>
    <w:rsid w:val="00CB5091"/>
    <w:rsid w:val="00CB51B3"/>
    <w:rsid w:val="00CB5455"/>
    <w:rsid w:val="00CB562C"/>
    <w:rsid w:val="00CB73E4"/>
    <w:rsid w:val="00CB7696"/>
    <w:rsid w:val="00CB7E92"/>
    <w:rsid w:val="00CC0597"/>
    <w:rsid w:val="00CC0C1E"/>
    <w:rsid w:val="00CC203D"/>
    <w:rsid w:val="00CC2E3D"/>
    <w:rsid w:val="00CC524D"/>
    <w:rsid w:val="00CC5A23"/>
    <w:rsid w:val="00CC5DD3"/>
    <w:rsid w:val="00CC76C1"/>
    <w:rsid w:val="00CD0AA4"/>
    <w:rsid w:val="00CD31FC"/>
    <w:rsid w:val="00CD3612"/>
    <w:rsid w:val="00CD4BF2"/>
    <w:rsid w:val="00CD5521"/>
    <w:rsid w:val="00CD5FAC"/>
    <w:rsid w:val="00CD645A"/>
    <w:rsid w:val="00CD6844"/>
    <w:rsid w:val="00CD7F48"/>
    <w:rsid w:val="00CE0522"/>
    <w:rsid w:val="00CE16A5"/>
    <w:rsid w:val="00CE2CEE"/>
    <w:rsid w:val="00CE2E6C"/>
    <w:rsid w:val="00CE33D4"/>
    <w:rsid w:val="00CE373D"/>
    <w:rsid w:val="00CE3C97"/>
    <w:rsid w:val="00CE4BED"/>
    <w:rsid w:val="00CE4DAE"/>
    <w:rsid w:val="00CF0A17"/>
    <w:rsid w:val="00CF2E26"/>
    <w:rsid w:val="00CF3B9B"/>
    <w:rsid w:val="00CF3D78"/>
    <w:rsid w:val="00CF4241"/>
    <w:rsid w:val="00CF44B9"/>
    <w:rsid w:val="00CF55F4"/>
    <w:rsid w:val="00CF5E54"/>
    <w:rsid w:val="00CF76FE"/>
    <w:rsid w:val="00CF79F4"/>
    <w:rsid w:val="00CF7A28"/>
    <w:rsid w:val="00D0059A"/>
    <w:rsid w:val="00D00C80"/>
    <w:rsid w:val="00D01CBA"/>
    <w:rsid w:val="00D024E7"/>
    <w:rsid w:val="00D04354"/>
    <w:rsid w:val="00D04C17"/>
    <w:rsid w:val="00D1027B"/>
    <w:rsid w:val="00D1187A"/>
    <w:rsid w:val="00D11932"/>
    <w:rsid w:val="00D11E03"/>
    <w:rsid w:val="00D1261A"/>
    <w:rsid w:val="00D13577"/>
    <w:rsid w:val="00D15D09"/>
    <w:rsid w:val="00D172AA"/>
    <w:rsid w:val="00D172AC"/>
    <w:rsid w:val="00D2014C"/>
    <w:rsid w:val="00D2040E"/>
    <w:rsid w:val="00D20B70"/>
    <w:rsid w:val="00D21ACF"/>
    <w:rsid w:val="00D22301"/>
    <w:rsid w:val="00D22373"/>
    <w:rsid w:val="00D22FD6"/>
    <w:rsid w:val="00D239C5"/>
    <w:rsid w:val="00D23AD1"/>
    <w:rsid w:val="00D23C15"/>
    <w:rsid w:val="00D249AA"/>
    <w:rsid w:val="00D257FF"/>
    <w:rsid w:val="00D25E3A"/>
    <w:rsid w:val="00D260B4"/>
    <w:rsid w:val="00D26140"/>
    <w:rsid w:val="00D26A57"/>
    <w:rsid w:val="00D30051"/>
    <w:rsid w:val="00D3123D"/>
    <w:rsid w:val="00D32377"/>
    <w:rsid w:val="00D3507A"/>
    <w:rsid w:val="00D3581E"/>
    <w:rsid w:val="00D36644"/>
    <w:rsid w:val="00D41425"/>
    <w:rsid w:val="00D41435"/>
    <w:rsid w:val="00D42653"/>
    <w:rsid w:val="00D42B0C"/>
    <w:rsid w:val="00D43889"/>
    <w:rsid w:val="00D440A8"/>
    <w:rsid w:val="00D4422B"/>
    <w:rsid w:val="00D45285"/>
    <w:rsid w:val="00D45F21"/>
    <w:rsid w:val="00D46284"/>
    <w:rsid w:val="00D51369"/>
    <w:rsid w:val="00D51D1C"/>
    <w:rsid w:val="00D54381"/>
    <w:rsid w:val="00D55010"/>
    <w:rsid w:val="00D5580D"/>
    <w:rsid w:val="00D55A68"/>
    <w:rsid w:val="00D55D35"/>
    <w:rsid w:val="00D56099"/>
    <w:rsid w:val="00D561DD"/>
    <w:rsid w:val="00D578C2"/>
    <w:rsid w:val="00D61959"/>
    <w:rsid w:val="00D63263"/>
    <w:rsid w:val="00D66326"/>
    <w:rsid w:val="00D67F10"/>
    <w:rsid w:val="00D70651"/>
    <w:rsid w:val="00D70CEC"/>
    <w:rsid w:val="00D70E45"/>
    <w:rsid w:val="00D72656"/>
    <w:rsid w:val="00D744B5"/>
    <w:rsid w:val="00D755A0"/>
    <w:rsid w:val="00D755BA"/>
    <w:rsid w:val="00D75903"/>
    <w:rsid w:val="00D76F60"/>
    <w:rsid w:val="00D77C11"/>
    <w:rsid w:val="00D809DF"/>
    <w:rsid w:val="00D80A97"/>
    <w:rsid w:val="00D828ED"/>
    <w:rsid w:val="00D82A39"/>
    <w:rsid w:val="00D82A3D"/>
    <w:rsid w:val="00D83B22"/>
    <w:rsid w:val="00D84A85"/>
    <w:rsid w:val="00D84C92"/>
    <w:rsid w:val="00D85BB7"/>
    <w:rsid w:val="00D9450F"/>
    <w:rsid w:val="00D9479C"/>
    <w:rsid w:val="00D952F2"/>
    <w:rsid w:val="00D96192"/>
    <w:rsid w:val="00D96998"/>
    <w:rsid w:val="00D976F2"/>
    <w:rsid w:val="00DA0095"/>
    <w:rsid w:val="00DA1C6B"/>
    <w:rsid w:val="00DA2295"/>
    <w:rsid w:val="00DA4414"/>
    <w:rsid w:val="00DA4939"/>
    <w:rsid w:val="00DA4CE6"/>
    <w:rsid w:val="00DA50DD"/>
    <w:rsid w:val="00DA54B1"/>
    <w:rsid w:val="00DA5F0C"/>
    <w:rsid w:val="00DA6E40"/>
    <w:rsid w:val="00DA6F76"/>
    <w:rsid w:val="00DB07CA"/>
    <w:rsid w:val="00DB11D7"/>
    <w:rsid w:val="00DB15D8"/>
    <w:rsid w:val="00DB20CF"/>
    <w:rsid w:val="00DB33C0"/>
    <w:rsid w:val="00DB3862"/>
    <w:rsid w:val="00DB3E05"/>
    <w:rsid w:val="00DB4CC5"/>
    <w:rsid w:val="00DB62AC"/>
    <w:rsid w:val="00DB7D18"/>
    <w:rsid w:val="00DC0922"/>
    <w:rsid w:val="00DC0E6B"/>
    <w:rsid w:val="00DC1336"/>
    <w:rsid w:val="00DC1C47"/>
    <w:rsid w:val="00DC1C79"/>
    <w:rsid w:val="00DC26BF"/>
    <w:rsid w:val="00DC2A14"/>
    <w:rsid w:val="00DC448A"/>
    <w:rsid w:val="00DC4A82"/>
    <w:rsid w:val="00DC63B6"/>
    <w:rsid w:val="00DC68D9"/>
    <w:rsid w:val="00DC72A3"/>
    <w:rsid w:val="00DC75E5"/>
    <w:rsid w:val="00DD0550"/>
    <w:rsid w:val="00DD0986"/>
    <w:rsid w:val="00DD0CF7"/>
    <w:rsid w:val="00DD126D"/>
    <w:rsid w:val="00DD2418"/>
    <w:rsid w:val="00DD27A3"/>
    <w:rsid w:val="00DD29A3"/>
    <w:rsid w:val="00DD3C73"/>
    <w:rsid w:val="00DD4D21"/>
    <w:rsid w:val="00DD50B2"/>
    <w:rsid w:val="00DD6FF0"/>
    <w:rsid w:val="00DD79FB"/>
    <w:rsid w:val="00DE0700"/>
    <w:rsid w:val="00DE1B67"/>
    <w:rsid w:val="00DE1B94"/>
    <w:rsid w:val="00DE1F77"/>
    <w:rsid w:val="00DE1F89"/>
    <w:rsid w:val="00DE2430"/>
    <w:rsid w:val="00DE25AB"/>
    <w:rsid w:val="00DE29F7"/>
    <w:rsid w:val="00DE304F"/>
    <w:rsid w:val="00DE3423"/>
    <w:rsid w:val="00DE397F"/>
    <w:rsid w:val="00DE3C7B"/>
    <w:rsid w:val="00DE4AC1"/>
    <w:rsid w:val="00DE584E"/>
    <w:rsid w:val="00DE5FD3"/>
    <w:rsid w:val="00DE6469"/>
    <w:rsid w:val="00DE6578"/>
    <w:rsid w:val="00DE7044"/>
    <w:rsid w:val="00DF0B1F"/>
    <w:rsid w:val="00DF0EA6"/>
    <w:rsid w:val="00DF30EF"/>
    <w:rsid w:val="00DF426B"/>
    <w:rsid w:val="00DF4586"/>
    <w:rsid w:val="00DF6298"/>
    <w:rsid w:val="00DF69C0"/>
    <w:rsid w:val="00DF7C8A"/>
    <w:rsid w:val="00E002C5"/>
    <w:rsid w:val="00E00B65"/>
    <w:rsid w:val="00E01935"/>
    <w:rsid w:val="00E02704"/>
    <w:rsid w:val="00E02BBF"/>
    <w:rsid w:val="00E0339F"/>
    <w:rsid w:val="00E03B10"/>
    <w:rsid w:val="00E0666A"/>
    <w:rsid w:val="00E0714E"/>
    <w:rsid w:val="00E07649"/>
    <w:rsid w:val="00E10AF6"/>
    <w:rsid w:val="00E10EB3"/>
    <w:rsid w:val="00E11024"/>
    <w:rsid w:val="00E11074"/>
    <w:rsid w:val="00E12020"/>
    <w:rsid w:val="00E124EA"/>
    <w:rsid w:val="00E137ED"/>
    <w:rsid w:val="00E13B29"/>
    <w:rsid w:val="00E14199"/>
    <w:rsid w:val="00E14887"/>
    <w:rsid w:val="00E14EB2"/>
    <w:rsid w:val="00E15D31"/>
    <w:rsid w:val="00E165B5"/>
    <w:rsid w:val="00E166BC"/>
    <w:rsid w:val="00E17BAB"/>
    <w:rsid w:val="00E17C27"/>
    <w:rsid w:val="00E17EE6"/>
    <w:rsid w:val="00E20CEB"/>
    <w:rsid w:val="00E21426"/>
    <w:rsid w:val="00E21CB2"/>
    <w:rsid w:val="00E2294E"/>
    <w:rsid w:val="00E24447"/>
    <w:rsid w:val="00E25245"/>
    <w:rsid w:val="00E2585E"/>
    <w:rsid w:val="00E2623F"/>
    <w:rsid w:val="00E31498"/>
    <w:rsid w:val="00E31D00"/>
    <w:rsid w:val="00E33E40"/>
    <w:rsid w:val="00E34A61"/>
    <w:rsid w:val="00E34B22"/>
    <w:rsid w:val="00E3544B"/>
    <w:rsid w:val="00E36418"/>
    <w:rsid w:val="00E36565"/>
    <w:rsid w:val="00E36604"/>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510BC"/>
    <w:rsid w:val="00E520A0"/>
    <w:rsid w:val="00E54A42"/>
    <w:rsid w:val="00E561C8"/>
    <w:rsid w:val="00E5671E"/>
    <w:rsid w:val="00E568B4"/>
    <w:rsid w:val="00E56AD9"/>
    <w:rsid w:val="00E56FDC"/>
    <w:rsid w:val="00E60A7F"/>
    <w:rsid w:val="00E60D60"/>
    <w:rsid w:val="00E61EBD"/>
    <w:rsid w:val="00E6421A"/>
    <w:rsid w:val="00E654B8"/>
    <w:rsid w:val="00E6567B"/>
    <w:rsid w:val="00E65CB1"/>
    <w:rsid w:val="00E669AA"/>
    <w:rsid w:val="00E6743C"/>
    <w:rsid w:val="00E67F87"/>
    <w:rsid w:val="00E7032F"/>
    <w:rsid w:val="00E7134B"/>
    <w:rsid w:val="00E71D8B"/>
    <w:rsid w:val="00E725B7"/>
    <w:rsid w:val="00E72961"/>
    <w:rsid w:val="00E73511"/>
    <w:rsid w:val="00E74975"/>
    <w:rsid w:val="00E76F0D"/>
    <w:rsid w:val="00E804F5"/>
    <w:rsid w:val="00E81A59"/>
    <w:rsid w:val="00E821FE"/>
    <w:rsid w:val="00E826BE"/>
    <w:rsid w:val="00E831DD"/>
    <w:rsid w:val="00E8341A"/>
    <w:rsid w:val="00E8693F"/>
    <w:rsid w:val="00E86B09"/>
    <w:rsid w:val="00E87046"/>
    <w:rsid w:val="00E914A4"/>
    <w:rsid w:val="00E926EB"/>
    <w:rsid w:val="00E92C02"/>
    <w:rsid w:val="00E93DFE"/>
    <w:rsid w:val="00E946D4"/>
    <w:rsid w:val="00E9538C"/>
    <w:rsid w:val="00E95995"/>
    <w:rsid w:val="00E959EC"/>
    <w:rsid w:val="00E95ECD"/>
    <w:rsid w:val="00E964D6"/>
    <w:rsid w:val="00E96863"/>
    <w:rsid w:val="00E96C01"/>
    <w:rsid w:val="00E97AF8"/>
    <w:rsid w:val="00EA045E"/>
    <w:rsid w:val="00EA15E6"/>
    <w:rsid w:val="00EA1A25"/>
    <w:rsid w:val="00EA1F0D"/>
    <w:rsid w:val="00EA4046"/>
    <w:rsid w:val="00EA4363"/>
    <w:rsid w:val="00EA601D"/>
    <w:rsid w:val="00EA6048"/>
    <w:rsid w:val="00EA6A01"/>
    <w:rsid w:val="00EA7BA0"/>
    <w:rsid w:val="00EB17E6"/>
    <w:rsid w:val="00EB3ADF"/>
    <w:rsid w:val="00EB3EB6"/>
    <w:rsid w:val="00EB4646"/>
    <w:rsid w:val="00EB4AF9"/>
    <w:rsid w:val="00EB5B27"/>
    <w:rsid w:val="00EB5BCD"/>
    <w:rsid w:val="00EB7DF1"/>
    <w:rsid w:val="00EC0DE8"/>
    <w:rsid w:val="00EC1074"/>
    <w:rsid w:val="00EC3153"/>
    <w:rsid w:val="00EC37BA"/>
    <w:rsid w:val="00EC406F"/>
    <w:rsid w:val="00EC4EC2"/>
    <w:rsid w:val="00EC765B"/>
    <w:rsid w:val="00EC7F44"/>
    <w:rsid w:val="00ED010B"/>
    <w:rsid w:val="00ED1CF9"/>
    <w:rsid w:val="00ED307E"/>
    <w:rsid w:val="00ED418D"/>
    <w:rsid w:val="00ED4249"/>
    <w:rsid w:val="00ED49E1"/>
    <w:rsid w:val="00ED56DF"/>
    <w:rsid w:val="00ED6E84"/>
    <w:rsid w:val="00EE0307"/>
    <w:rsid w:val="00EE1E88"/>
    <w:rsid w:val="00EE1ED2"/>
    <w:rsid w:val="00EE292D"/>
    <w:rsid w:val="00EE29F7"/>
    <w:rsid w:val="00EE4110"/>
    <w:rsid w:val="00EE5C6C"/>
    <w:rsid w:val="00EE6F59"/>
    <w:rsid w:val="00EE6F77"/>
    <w:rsid w:val="00EE79AF"/>
    <w:rsid w:val="00EF063F"/>
    <w:rsid w:val="00EF1D44"/>
    <w:rsid w:val="00EF2089"/>
    <w:rsid w:val="00EF2361"/>
    <w:rsid w:val="00EF3215"/>
    <w:rsid w:val="00EF46D6"/>
    <w:rsid w:val="00EF4E03"/>
    <w:rsid w:val="00EF5F10"/>
    <w:rsid w:val="00EF6069"/>
    <w:rsid w:val="00EF65F2"/>
    <w:rsid w:val="00EF6850"/>
    <w:rsid w:val="00EF6D96"/>
    <w:rsid w:val="00EF7249"/>
    <w:rsid w:val="00EF744A"/>
    <w:rsid w:val="00EF76BE"/>
    <w:rsid w:val="00F01656"/>
    <w:rsid w:val="00F01CC9"/>
    <w:rsid w:val="00F037C0"/>
    <w:rsid w:val="00F03CE4"/>
    <w:rsid w:val="00F05380"/>
    <w:rsid w:val="00F05B77"/>
    <w:rsid w:val="00F10BED"/>
    <w:rsid w:val="00F1146F"/>
    <w:rsid w:val="00F128A5"/>
    <w:rsid w:val="00F12DD7"/>
    <w:rsid w:val="00F12E38"/>
    <w:rsid w:val="00F13C68"/>
    <w:rsid w:val="00F144F7"/>
    <w:rsid w:val="00F15ACC"/>
    <w:rsid w:val="00F161EE"/>
    <w:rsid w:val="00F1647E"/>
    <w:rsid w:val="00F17E0D"/>
    <w:rsid w:val="00F21447"/>
    <w:rsid w:val="00F222E0"/>
    <w:rsid w:val="00F225F1"/>
    <w:rsid w:val="00F226D3"/>
    <w:rsid w:val="00F22C39"/>
    <w:rsid w:val="00F22DF6"/>
    <w:rsid w:val="00F23771"/>
    <w:rsid w:val="00F24A10"/>
    <w:rsid w:val="00F25599"/>
    <w:rsid w:val="00F25619"/>
    <w:rsid w:val="00F25692"/>
    <w:rsid w:val="00F2595A"/>
    <w:rsid w:val="00F2624E"/>
    <w:rsid w:val="00F26A9D"/>
    <w:rsid w:val="00F27701"/>
    <w:rsid w:val="00F27933"/>
    <w:rsid w:val="00F33629"/>
    <w:rsid w:val="00F3364E"/>
    <w:rsid w:val="00F3407A"/>
    <w:rsid w:val="00F343F3"/>
    <w:rsid w:val="00F34657"/>
    <w:rsid w:val="00F34E91"/>
    <w:rsid w:val="00F41068"/>
    <w:rsid w:val="00F41B58"/>
    <w:rsid w:val="00F4241F"/>
    <w:rsid w:val="00F4282B"/>
    <w:rsid w:val="00F43103"/>
    <w:rsid w:val="00F435F6"/>
    <w:rsid w:val="00F43A9E"/>
    <w:rsid w:val="00F43DC9"/>
    <w:rsid w:val="00F45151"/>
    <w:rsid w:val="00F46EA7"/>
    <w:rsid w:val="00F47A72"/>
    <w:rsid w:val="00F502E7"/>
    <w:rsid w:val="00F5059C"/>
    <w:rsid w:val="00F50A94"/>
    <w:rsid w:val="00F50DFD"/>
    <w:rsid w:val="00F51127"/>
    <w:rsid w:val="00F53DA3"/>
    <w:rsid w:val="00F5435B"/>
    <w:rsid w:val="00F555B3"/>
    <w:rsid w:val="00F55841"/>
    <w:rsid w:val="00F55F83"/>
    <w:rsid w:val="00F56BEB"/>
    <w:rsid w:val="00F575D2"/>
    <w:rsid w:val="00F60FF8"/>
    <w:rsid w:val="00F62406"/>
    <w:rsid w:val="00F62474"/>
    <w:rsid w:val="00F62875"/>
    <w:rsid w:val="00F62C24"/>
    <w:rsid w:val="00F6312E"/>
    <w:rsid w:val="00F6582C"/>
    <w:rsid w:val="00F6622C"/>
    <w:rsid w:val="00F66847"/>
    <w:rsid w:val="00F676F3"/>
    <w:rsid w:val="00F7004F"/>
    <w:rsid w:val="00F703B5"/>
    <w:rsid w:val="00F70AEA"/>
    <w:rsid w:val="00F70AFB"/>
    <w:rsid w:val="00F7105A"/>
    <w:rsid w:val="00F72552"/>
    <w:rsid w:val="00F7338B"/>
    <w:rsid w:val="00F81B94"/>
    <w:rsid w:val="00F836BA"/>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D77"/>
    <w:rsid w:val="00F9289D"/>
    <w:rsid w:val="00F92F31"/>
    <w:rsid w:val="00F93DC0"/>
    <w:rsid w:val="00F943F9"/>
    <w:rsid w:val="00F9532B"/>
    <w:rsid w:val="00F95571"/>
    <w:rsid w:val="00F96977"/>
    <w:rsid w:val="00F96B08"/>
    <w:rsid w:val="00FA0AAC"/>
    <w:rsid w:val="00FA0E32"/>
    <w:rsid w:val="00FA11D2"/>
    <w:rsid w:val="00FA14B1"/>
    <w:rsid w:val="00FA17C7"/>
    <w:rsid w:val="00FA1912"/>
    <w:rsid w:val="00FA19F3"/>
    <w:rsid w:val="00FA2080"/>
    <w:rsid w:val="00FA6EB0"/>
    <w:rsid w:val="00FA7433"/>
    <w:rsid w:val="00FA7708"/>
    <w:rsid w:val="00FA788E"/>
    <w:rsid w:val="00FA7FDF"/>
    <w:rsid w:val="00FB273A"/>
    <w:rsid w:val="00FB2A2B"/>
    <w:rsid w:val="00FB361D"/>
    <w:rsid w:val="00FB402F"/>
    <w:rsid w:val="00FB4B33"/>
    <w:rsid w:val="00FB5169"/>
    <w:rsid w:val="00FB52BB"/>
    <w:rsid w:val="00FB5781"/>
    <w:rsid w:val="00FB63AA"/>
    <w:rsid w:val="00FB6E2F"/>
    <w:rsid w:val="00FB75E0"/>
    <w:rsid w:val="00FC0F54"/>
    <w:rsid w:val="00FC1126"/>
    <w:rsid w:val="00FC1A05"/>
    <w:rsid w:val="00FC1A85"/>
    <w:rsid w:val="00FC31C2"/>
    <w:rsid w:val="00FC35B6"/>
    <w:rsid w:val="00FC37B0"/>
    <w:rsid w:val="00FC4035"/>
    <w:rsid w:val="00FC414E"/>
    <w:rsid w:val="00FC4F99"/>
    <w:rsid w:val="00FC6362"/>
    <w:rsid w:val="00FC67C9"/>
    <w:rsid w:val="00FC7B62"/>
    <w:rsid w:val="00FD1FCD"/>
    <w:rsid w:val="00FD2305"/>
    <w:rsid w:val="00FD303C"/>
    <w:rsid w:val="00FD385D"/>
    <w:rsid w:val="00FD3DEC"/>
    <w:rsid w:val="00FD490D"/>
    <w:rsid w:val="00FE0479"/>
    <w:rsid w:val="00FE1809"/>
    <w:rsid w:val="00FE1E7D"/>
    <w:rsid w:val="00FE277A"/>
    <w:rsid w:val="00FE3319"/>
    <w:rsid w:val="00FE421F"/>
    <w:rsid w:val="00FE4E27"/>
    <w:rsid w:val="00FE5A7F"/>
    <w:rsid w:val="00FE7D60"/>
    <w:rsid w:val="00FE7E03"/>
    <w:rsid w:val="00FE7E11"/>
    <w:rsid w:val="00FF0AE9"/>
    <w:rsid w:val="00FF0B32"/>
    <w:rsid w:val="00FF0CB6"/>
    <w:rsid w:val="00FF203D"/>
    <w:rsid w:val="00FF2EF8"/>
    <w:rsid w:val="00FF2F53"/>
    <w:rsid w:val="00FF3CE6"/>
    <w:rsid w:val="00FF3FAD"/>
    <w:rsid w:val="00FF49CD"/>
    <w:rsid w:val="00FF4B31"/>
    <w:rsid w:val="00FF4F8B"/>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dravniki@zzzs.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1309</TotalTime>
  <Pages>7</Pages>
  <Words>2753</Words>
  <Characters>15696</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18413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379</cp:revision>
  <cp:lastPrinted>2020-09-24T13:43:00Z</cp:lastPrinted>
  <dcterms:created xsi:type="dcterms:W3CDTF">2020-05-12T12:43:00Z</dcterms:created>
  <dcterms:modified xsi:type="dcterms:W3CDTF">2023-11-27T07:50:00Z</dcterms:modified>
</cp:coreProperties>
</file>